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KVTabelleBasis"/>
        <w:tblpPr w:rightFromText="4536" w:topFromText="3402" w:bottomFromText="2960" w:vertAnchor="page" w:horzAnchor="page" w:tblpX="1419" w:tblpY="3102"/>
        <w:tblW w:w="0" w:type="auto"/>
        <w:tblLook w:val="04A0" w:firstRow="1" w:lastRow="0" w:firstColumn="1" w:lastColumn="0" w:noHBand="0" w:noVBand="1"/>
      </w:tblPr>
      <w:tblGrid>
        <w:gridCol w:w="4535"/>
      </w:tblGrid>
      <w:sdt>
        <w:sdtPr>
          <w:rPr>
            <w:color w:val="FABB00" w:themeColor="text2"/>
          </w:rPr>
          <w:id w:val="2120719873"/>
          <w:lock w:val="sdtContentLocked"/>
          <w:placeholder>
            <w:docPart w:val="C91263F0C1974E6FAA13A84CF66F051D"/>
          </w:placeholder>
        </w:sdtPr>
        <w:sdtEndPr>
          <w:rPr>
            <w:color w:val="auto"/>
          </w:rPr>
        </w:sdtEndPr>
        <w:sdtContent>
          <w:tr w:rsidR="00432E10" w:rsidRPr="00CD5064" w:rsidTr="009A0A61">
            <w:trPr>
              <w:trHeight w:hRule="exact" w:val="170"/>
            </w:trPr>
            <w:tc>
              <w:tcPr>
                <w:tcW w:w="4535" w:type="dxa"/>
              </w:tcPr>
              <w:p w:rsidR="00432E10" w:rsidRPr="00CD5064" w:rsidRDefault="00F5366A" w:rsidP="00666CBF">
                <w:pPr>
                  <w:pStyle w:val="Absender"/>
                </w:pPr>
                <w:sdt>
                  <w:sdtPr>
                    <w:rPr>
                      <w:color w:val="FABB00" w:themeColor="text2"/>
                    </w:rPr>
                    <w:id w:val="2050641484"/>
                    <w:placeholder>
                      <w:docPart w:val="B803D5C3DF0B4FC5879EBBD4121C74C2"/>
                    </w:placeholder>
                  </w:sdtPr>
                  <w:sdtEndPr/>
                  <w:sdtContent>
                    <w:r w:rsidR="00666CBF" w:rsidRPr="00666CBF">
                      <w:rPr>
                        <w:rStyle w:val="NameVereinigungEinrichtung"/>
                        <w:caps/>
                        <w:sz w:val="13"/>
                      </w:rPr>
                      <w:t>Kindervereinigung</w:t>
                    </w:r>
                    <w:r w:rsidR="00666CBF" w:rsidRPr="00666CBF">
                      <w:rPr>
                        <w:rStyle w:val="NameVereinigungEinrichtung"/>
                        <w:sz w:val="13"/>
                        <w:vertAlign w:val="superscript"/>
                      </w:rPr>
                      <w:t>®</w:t>
                    </w:r>
                    <w:r w:rsidR="00666CBF" w:rsidRPr="00666CBF">
                      <w:rPr>
                        <w:rStyle w:val="NameVereinigungEinrichtung"/>
                        <w:sz w:val="13"/>
                      </w:rPr>
                      <w:t xml:space="preserve"> Leipzig e.</w:t>
                    </w:r>
                    <w:r w:rsidR="00666CBF" w:rsidRPr="00666CBF">
                      <w:rPr>
                        <w:rStyle w:val="NameVereinigungEinrichtung"/>
                        <w:rFonts w:ascii="Arial" w:hAnsi="Arial" w:cs="Arial"/>
                        <w:sz w:val="13"/>
                      </w:rPr>
                      <w:t> </w:t>
                    </w:r>
                    <w:r w:rsidR="00666CBF" w:rsidRPr="00666CBF">
                      <w:rPr>
                        <w:rStyle w:val="NameVereinigungEinrichtung"/>
                        <w:sz w:val="13"/>
                      </w:rPr>
                      <w:t>V</w:t>
                    </w:r>
                    <w:r w:rsidR="00666CBF" w:rsidRPr="00B55A03">
                      <w:rPr>
                        <w:rStyle w:val="NameVereinigungEinrichtung"/>
                      </w:rPr>
                      <w:t>.</w:t>
                    </w:r>
                  </w:sdtContent>
                </w:sdt>
                <w:r w:rsidR="00432E10" w:rsidRPr="00BF509F">
                  <w:t xml:space="preserve"> </w:t>
                </w:r>
                <w:r w:rsidR="00432E10" w:rsidRPr="00CD5064">
                  <w:t xml:space="preserve">• </w:t>
                </w:r>
                <w:sdt>
                  <w:sdtPr>
                    <w:alias w:val="Straße"/>
                    <w:tag w:val="Straße"/>
                    <w:id w:val="-991786717"/>
                    <w:placeholder>
                      <w:docPart w:val="9472F04A4D6947C09C37E13AA3764FF9"/>
                    </w:placeholder>
                    <w:dataBinding w:xpath="/root[1]/straße[1]" w:storeItemID="{45111072-0748-472D-A6A9-1418F8A1909A}"/>
                    <w:text/>
                  </w:sdtPr>
                  <w:sdtEndPr/>
                  <w:sdtContent>
                    <w:r w:rsidR="00666CBF">
                      <w:t>Frohburger Straße 33 c</w:t>
                    </w:r>
                  </w:sdtContent>
                </w:sdt>
                <w:r w:rsidR="002A37B0">
                  <w:t xml:space="preserve"> •</w:t>
                </w:r>
                <w:r w:rsidR="002A37B0" w:rsidRPr="002A37B0">
                  <w:t xml:space="preserve"> </w:t>
                </w:r>
                <w:sdt>
                  <w:sdtPr>
                    <w:alias w:val="PLZ"/>
                    <w:tag w:val="PLZ"/>
                    <w:id w:val="-125853419"/>
                    <w:placeholder>
                      <w:docPart w:val="DF1A3A506917404FB3AB1D0CAD13FFC6"/>
                    </w:placeholder>
                    <w:dataBinding w:xpath="/root[1]/plz[1]" w:storeItemID="{45111072-0748-472D-A6A9-1418F8A1909A}"/>
                    <w:text/>
                  </w:sdtPr>
                  <w:sdtEndPr/>
                  <w:sdtContent>
                    <w:r w:rsidR="00666CBF">
                      <w:t>04277 Leipzig</w:t>
                    </w:r>
                  </w:sdtContent>
                </w:sdt>
              </w:p>
            </w:tc>
            <w:bookmarkStart w:id="0" w:name="_GoBack"/>
            <w:bookmarkEnd w:id="0"/>
          </w:tr>
        </w:sdtContent>
      </w:sdt>
    </w:tbl>
    <w:tbl>
      <w:tblPr>
        <w:tblStyle w:val="KVTabelleBasis"/>
        <w:tblpPr w:vertAnchor="page" w:horzAnchor="page" w:tblpX="1419" w:tblpY="3443"/>
        <w:tblW w:w="0" w:type="auto"/>
        <w:tblLayout w:type="fixed"/>
        <w:tblLook w:val="04A0" w:firstRow="1" w:lastRow="0" w:firstColumn="1" w:lastColumn="0" w:noHBand="0" w:noVBand="1"/>
      </w:tblPr>
      <w:tblGrid>
        <w:gridCol w:w="4535"/>
      </w:tblGrid>
      <w:sdt>
        <w:sdtPr>
          <w:id w:val="759026668"/>
          <w:lock w:val="sdtContentLocked"/>
          <w:placeholder>
            <w:docPart w:val="C91263F0C1974E6FAA13A84CF66F051D"/>
          </w:placeholder>
        </w:sdtPr>
        <w:sdtEndPr/>
        <w:sdtContent>
          <w:tr w:rsidR="00432E10" w:rsidTr="004C7C9B">
            <w:trPr>
              <w:trHeight w:hRule="exact" w:val="2268"/>
            </w:trPr>
            <w:tc>
              <w:tcPr>
                <w:tcW w:w="4535" w:type="dxa"/>
              </w:tcPr>
              <w:sdt>
                <w:sdtPr>
                  <w:id w:val="-1427413004"/>
                  <w:placeholder>
                    <w:docPart w:val="FB9DB6EB0F3E493F84683B1A735C6F1F"/>
                  </w:placeholder>
                </w:sdtPr>
                <w:sdtEndPr/>
                <w:sdtContent>
                  <w:sdt>
                    <w:sdtPr>
                      <w:id w:val="1208835213"/>
                      <w:placeholder>
                        <w:docPart w:val="C36954F45F474B9A93BD00E4293C2D43"/>
                      </w:placeholder>
                      <w:temporary/>
                      <w:showingPlcHdr/>
                    </w:sdtPr>
                    <w:sdtEndPr/>
                    <w:sdtContent>
                      <w:p w:rsidR="00432E10" w:rsidRPr="004C7C9B" w:rsidRDefault="00432E10" w:rsidP="004C7C9B">
                        <w:pPr>
                          <w:pStyle w:val="Empfnger"/>
                          <w:rPr>
                            <w:rStyle w:val="Platzhaltertext"/>
                          </w:rPr>
                        </w:pPr>
                        <w:r w:rsidRPr="004C7C9B">
                          <w:rPr>
                            <w:rStyle w:val="Platzhaltertext"/>
                          </w:rPr>
                          <w:t>Firma</w:t>
                        </w:r>
                      </w:p>
                      <w:p w:rsidR="00432E10" w:rsidRPr="004C7C9B" w:rsidRDefault="00432E10" w:rsidP="004C7C9B">
                        <w:pPr>
                          <w:pStyle w:val="Empfnger"/>
                          <w:rPr>
                            <w:rStyle w:val="Platzhaltertext"/>
                          </w:rPr>
                        </w:pPr>
                        <w:r w:rsidRPr="004C7C9B">
                          <w:rPr>
                            <w:rStyle w:val="Platzhaltertext"/>
                          </w:rPr>
                          <w:t>ggf. nochmal Firma</w:t>
                        </w:r>
                      </w:p>
                      <w:p w:rsidR="00432E10" w:rsidRPr="004C7C9B" w:rsidRDefault="00432E10" w:rsidP="004C7C9B">
                        <w:pPr>
                          <w:pStyle w:val="Empfnger"/>
                          <w:rPr>
                            <w:rStyle w:val="Platzhaltertext"/>
                          </w:rPr>
                        </w:pPr>
                        <w:r w:rsidRPr="004C7C9B">
                          <w:rPr>
                            <w:rStyle w:val="Platzhaltertext"/>
                          </w:rPr>
                          <w:t>Ansprechpartner</w:t>
                        </w:r>
                      </w:p>
                      <w:p w:rsidR="00432E10" w:rsidRPr="004C7C9B" w:rsidRDefault="00432E10" w:rsidP="004C7C9B">
                        <w:pPr>
                          <w:pStyle w:val="Empfnger"/>
                          <w:rPr>
                            <w:rStyle w:val="Platzhaltertext"/>
                          </w:rPr>
                        </w:pPr>
                        <w:r w:rsidRPr="004C7C9B">
                          <w:rPr>
                            <w:rStyle w:val="Platzhaltertext"/>
                          </w:rPr>
                          <w:t>Straße Nr</w:t>
                        </w:r>
                      </w:p>
                      <w:p w:rsidR="00432E10" w:rsidRDefault="00432E10" w:rsidP="004C7C9B">
                        <w:pPr>
                          <w:pStyle w:val="Empfnger"/>
                        </w:pPr>
                        <w:r w:rsidRPr="004C7C9B">
                          <w:rPr>
                            <w:rStyle w:val="Platzhaltertext"/>
                          </w:rPr>
                          <w:t>PLZ Ort</w:t>
                        </w:r>
                      </w:p>
                    </w:sdtContent>
                  </w:sdt>
                </w:sdtContent>
              </w:sdt>
            </w:tc>
          </w:tr>
        </w:sdtContent>
      </w:sdt>
    </w:tbl>
    <w:tbl>
      <w:tblPr>
        <w:tblStyle w:val="KVTabelleBasis"/>
        <w:tblpPr w:vertAnchor="page" w:horzAnchor="page" w:tblpX="9357" w:tblpY="3063"/>
        <w:tblW w:w="0" w:type="auto"/>
        <w:tblLayout w:type="fixed"/>
        <w:tblLook w:val="04A0" w:firstRow="1" w:lastRow="0" w:firstColumn="1" w:lastColumn="0" w:noHBand="0" w:noVBand="1"/>
      </w:tblPr>
      <w:tblGrid>
        <w:gridCol w:w="2154"/>
      </w:tblGrid>
      <w:tr w:rsidR="004E6B7D" w:rsidRPr="001602CD" w:rsidTr="004C74B5">
        <w:trPr>
          <w:trHeight w:hRule="exact" w:val="2270"/>
        </w:trPr>
        <w:tc>
          <w:tcPr>
            <w:tcW w:w="2154" w:type="dxa"/>
          </w:tcPr>
          <w:p w:rsidR="00503365" w:rsidRPr="00503365" w:rsidRDefault="00503365" w:rsidP="00503365">
            <w:pPr>
              <w:pStyle w:val="Geschftsdaten"/>
              <w:spacing w:line="240" w:lineRule="auto"/>
              <w:rPr>
                <w:rStyle w:val="NameVereinigungEinrichtung"/>
                <w:rFonts w:ascii="Arial" w:hAnsi="Arial" w:cs="Arial"/>
                <w:sz w:val="12"/>
                <w:szCs w:val="12"/>
              </w:rPr>
            </w:pPr>
            <w:r w:rsidRPr="00503365">
              <w:rPr>
                <w:rStyle w:val="NameVereinigungEinrichtung"/>
                <w:rFonts w:ascii="Arial" w:hAnsi="Arial" w:cs="Arial"/>
                <w:caps/>
                <w:sz w:val="12"/>
                <w:szCs w:val="12"/>
              </w:rPr>
              <w:t>Kindervereinigung</w:t>
            </w:r>
            <w:r w:rsidRPr="00503365">
              <w:rPr>
                <w:rStyle w:val="NameVereinigungEinrichtung"/>
                <w:rFonts w:ascii="Arial" w:hAnsi="Arial" w:cs="Arial"/>
                <w:sz w:val="12"/>
                <w:szCs w:val="12"/>
                <w:vertAlign w:val="superscript"/>
              </w:rPr>
              <w:t>®</w:t>
            </w:r>
            <w:r w:rsidRPr="00503365">
              <w:rPr>
                <w:rStyle w:val="NameVereinigungEinrichtung"/>
                <w:rFonts w:ascii="Arial" w:hAnsi="Arial" w:cs="Arial"/>
                <w:sz w:val="12"/>
                <w:szCs w:val="12"/>
              </w:rPr>
              <w:t xml:space="preserve"> Leipzig e. V.</w:t>
            </w:r>
          </w:p>
          <w:p w:rsidR="0050336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Vorname Nachname</w:t>
            </w:r>
          </w:p>
          <w:p w:rsidR="0003159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Funktion</w:t>
            </w:r>
          </w:p>
          <w:p w:rsidR="0050336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Frohburger Straße 33 c</w:t>
            </w:r>
          </w:p>
          <w:p w:rsidR="0050336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04277 Leipzig</w:t>
            </w:r>
          </w:p>
          <w:p w:rsidR="00503365" w:rsidRPr="00503365" w:rsidRDefault="00503365" w:rsidP="00503365">
            <w:pPr>
              <w:pStyle w:val="Geschftsdaten"/>
              <w:spacing w:line="240" w:lineRule="auto"/>
              <w:rPr>
                <w:rStyle w:val="NameVereinigungEinrichtung"/>
                <w:rFonts w:ascii="Arial" w:hAnsi="Arial" w:cs="Arial"/>
                <w:color w:val="auto"/>
                <w:sz w:val="16"/>
                <w:szCs w:val="16"/>
              </w:rPr>
            </w:pPr>
          </w:p>
          <w:p w:rsidR="0050336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Tel.</w:t>
            </w:r>
            <w:r w:rsidR="00031595">
              <w:rPr>
                <w:rStyle w:val="NameVereinigungEinrichtung"/>
                <w:rFonts w:ascii="Arial" w:hAnsi="Arial" w:cs="Arial"/>
                <w:color w:val="auto"/>
                <w:sz w:val="16"/>
                <w:szCs w:val="16"/>
              </w:rPr>
              <w:t>:</w:t>
            </w:r>
            <w:r w:rsidRPr="00503365">
              <w:rPr>
                <w:rStyle w:val="NameVereinigungEinrichtung"/>
                <w:rFonts w:ascii="Arial" w:hAnsi="Arial" w:cs="Arial"/>
                <w:color w:val="auto"/>
                <w:sz w:val="16"/>
                <w:szCs w:val="16"/>
              </w:rPr>
              <w:t xml:space="preserve"> +49 341 22 57 44xx</w:t>
            </w:r>
          </w:p>
          <w:p w:rsidR="00503365" w:rsidRPr="00503365" w:rsidRDefault="00503365" w:rsidP="00503365">
            <w:pPr>
              <w:pStyle w:val="Geschftsdaten"/>
              <w:spacing w:line="240" w:lineRule="auto"/>
              <w:rPr>
                <w:rStyle w:val="NameVereinigungEinrichtung"/>
                <w:rFonts w:ascii="Arial" w:hAnsi="Arial" w:cs="Arial"/>
                <w:color w:val="auto"/>
                <w:sz w:val="16"/>
                <w:szCs w:val="16"/>
              </w:rPr>
            </w:pPr>
            <w:r w:rsidRPr="00503365">
              <w:rPr>
                <w:rStyle w:val="NameVereinigungEinrichtung"/>
                <w:rFonts w:ascii="Arial" w:hAnsi="Arial" w:cs="Arial"/>
                <w:color w:val="auto"/>
                <w:sz w:val="16"/>
                <w:szCs w:val="16"/>
              </w:rPr>
              <w:t>Fax</w:t>
            </w:r>
            <w:r w:rsidR="00031595">
              <w:rPr>
                <w:rStyle w:val="NameVereinigungEinrichtung"/>
                <w:rFonts w:ascii="Arial" w:hAnsi="Arial" w:cs="Arial"/>
                <w:color w:val="auto"/>
                <w:sz w:val="16"/>
                <w:szCs w:val="16"/>
              </w:rPr>
              <w:t>:</w:t>
            </w:r>
            <w:r w:rsidRPr="00503365">
              <w:rPr>
                <w:rStyle w:val="NameVereinigungEinrichtung"/>
                <w:rFonts w:ascii="Arial" w:hAnsi="Arial" w:cs="Arial"/>
                <w:color w:val="auto"/>
                <w:sz w:val="16"/>
                <w:szCs w:val="16"/>
              </w:rPr>
              <w:t xml:space="preserve"> +49 341 22 57 4410</w:t>
            </w:r>
          </w:p>
          <w:p w:rsidR="004E6B7D" w:rsidRDefault="004E6B7D" w:rsidP="004E6B7D">
            <w:pPr>
              <w:pStyle w:val="Geschftsdaten"/>
              <w:spacing w:line="240" w:lineRule="auto"/>
              <w:rPr>
                <w:sz w:val="16"/>
                <w:szCs w:val="16"/>
              </w:rPr>
            </w:pPr>
          </w:p>
          <w:p w:rsidR="00503365" w:rsidRPr="00503365" w:rsidRDefault="00503365" w:rsidP="004E6B7D">
            <w:pPr>
              <w:pStyle w:val="Geschftsdaten"/>
              <w:spacing w:line="240" w:lineRule="auto"/>
              <w:rPr>
                <w:sz w:val="16"/>
                <w:szCs w:val="16"/>
              </w:rPr>
            </w:pPr>
            <w:r>
              <w:rPr>
                <w:sz w:val="16"/>
                <w:szCs w:val="16"/>
              </w:rPr>
              <w:t>E-Mail:</w:t>
            </w:r>
            <w:r w:rsidR="00031595">
              <w:rPr>
                <w:sz w:val="16"/>
                <w:szCs w:val="16"/>
              </w:rPr>
              <w:t xml:space="preserve"> xxx@kv-leipzig.de</w:t>
            </w:r>
          </w:p>
        </w:tc>
      </w:tr>
      <w:sdt>
        <w:sdtPr>
          <w:rPr>
            <w:sz w:val="22"/>
            <w:szCs w:val="22"/>
          </w:rPr>
          <w:id w:val="1036930402"/>
          <w:lock w:val="sdtLocked"/>
          <w:placeholder>
            <w:docPart w:val="C91263F0C1974E6FAA13A84CF66F051D"/>
          </w:placeholder>
        </w:sdtPr>
        <w:sdtEndPr/>
        <w:sdtContent>
          <w:tr w:rsidR="004B3B15" w:rsidRPr="001602CD" w:rsidTr="004E6B7D">
            <w:trPr>
              <w:trHeight w:hRule="exact" w:val="287"/>
            </w:trPr>
            <w:tc>
              <w:tcPr>
                <w:tcW w:w="2154" w:type="dxa"/>
              </w:tcPr>
              <w:p w:rsidR="004B3B15" w:rsidRPr="004E6B7D" w:rsidRDefault="004E6B7D" w:rsidP="004E6B7D">
                <w:pPr>
                  <w:pStyle w:val="Geschftsdaten"/>
                  <w:spacing w:line="240" w:lineRule="auto"/>
                  <w:rPr>
                    <w:sz w:val="22"/>
                    <w:szCs w:val="22"/>
                  </w:rPr>
                </w:pPr>
                <w:r>
                  <w:rPr>
                    <w:sz w:val="22"/>
                    <w:szCs w:val="22"/>
                  </w:rPr>
                  <w:fldChar w:fldCharType="begin"/>
                </w:r>
                <w:r>
                  <w:rPr>
                    <w:sz w:val="22"/>
                    <w:szCs w:val="22"/>
                  </w:rPr>
                  <w:instrText xml:space="preserve"> TIME  \@ "dd.MM.yyyy"  \* MERGEFORMAT </w:instrText>
                </w:r>
                <w:r>
                  <w:rPr>
                    <w:sz w:val="22"/>
                    <w:szCs w:val="22"/>
                  </w:rPr>
                  <w:fldChar w:fldCharType="separate"/>
                </w:r>
                <w:r w:rsidR="002F2A45">
                  <w:rPr>
                    <w:noProof/>
                    <w:sz w:val="22"/>
                    <w:szCs w:val="22"/>
                  </w:rPr>
                  <w:t>06.01.2023</w:t>
                </w:r>
                <w:r>
                  <w:rPr>
                    <w:sz w:val="22"/>
                    <w:szCs w:val="22"/>
                  </w:rPr>
                  <w:fldChar w:fldCharType="end"/>
                </w:r>
              </w:p>
            </w:tc>
          </w:tr>
        </w:sdtContent>
      </w:sdt>
    </w:tbl>
    <w:sdt>
      <w:sdtPr>
        <w:id w:val="-1033492064"/>
        <w:placeholder>
          <w:docPart w:val="6336DBF47C2A4619BCCC6852DB592DE5"/>
        </w:placeholder>
        <w:temporary/>
        <w:showingPlcHdr/>
      </w:sdtPr>
      <w:sdtEndPr/>
      <w:sdtContent>
        <w:p w:rsidR="00997CF9" w:rsidRDefault="00997CF9" w:rsidP="00943793">
          <w:pPr>
            <w:pStyle w:val="Betreff"/>
          </w:pPr>
          <w:r>
            <w:rPr>
              <w:rStyle w:val="Platzhaltertext"/>
            </w:rPr>
            <w:t>Betreff</w:t>
          </w:r>
        </w:p>
      </w:sdtContent>
    </w:sdt>
    <w:p w:rsidR="00997CF9" w:rsidRDefault="00F5366A" w:rsidP="00997CF9">
      <w:pPr>
        <w:pStyle w:val="Text"/>
      </w:pPr>
      <w:sdt>
        <w:sdtPr>
          <w:id w:val="938257452"/>
          <w:placeholder>
            <w:docPart w:val="44575DA20C0F4E4D93A8D8DA513CACC2"/>
          </w:placeholder>
          <w:temporary/>
          <w:showingPlcHdr/>
        </w:sdtPr>
        <w:sdtEndPr/>
        <w:sdtContent>
          <w:r w:rsidR="00997CF9">
            <w:rPr>
              <w:rStyle w:val="Platzhaltertext"/>
            </w:rPr>
            <w:t>Anrede</w:t>
          </w:r>
        </w:sdtContent>
      </w:sdt>
      <w:r w:rsidR="00997CF9">
        <w:t>,</w:t>
      </w:r>
    </w:p>
    <w:p w:rsidR="00997CF9" w:rsidRDefault="00997CF9" w:rsidP="00997CF9">
      <w:pPr>
        <w:pStyle w:val="Text"/>
      </w:pPr>
    </w:p>
    <w:p w:rsidR="000A7867" w:rsidRPr="004E6B7D" w:rsidRDefault="00F5366A" w:rsidP="00997CF9">
      <w:pPr>
        <w:pStyle w:val="Text"/>
        <w:rPr>
          <w:lang w:val="en-US"/>
        </w:rPr>
      </w:pPr>
      <w:sdt>
        <w:sdtPr>
          <w:id w:val="1960830155"/>
          <w:placeholder>
            <w:docPart w:val="08C800C2DFF74EBC9DE3E183DD39C42E"/>
          </w:placeholder>
          <w:temporary/>
          <w:showingPlcHdr/>
        </w:sdtPr>
        <w:sdtEndPr/>
        <w:sdtContent>
          <w:r w:rsidR="00997CF9" w:rsidRPr="00997CF9">
            <w:rPr>
              <w:rStyle w:val="Platzhaltertext"/>
            </w:rPr>
            <w:t xml:space="preserve">hier steht der Text. </w:t>
          </w:r>
          <w:r w:rsidR="00997CF9" w:rsidRPr="00997CF9">
            <w:rPr>
              <w:rStyle w:val="Platzhaltertext"/>
              <w:lang w:val="en-US"/>
            </w:rPr>
            <w:t>Otae laut voluptae sit escipsam sa veligenia dolupta tissim ium que volorior alis abore quae. Nam seque eneturio. Anihitatem endunt rehendis nimus sime culparum, seque eum eos aceperrum incture recus, verehen ihilique non eos que vendemp errorese pratem sequam, sectotaspe offic to occabor enienitas etur, cum qui cus et quos que conseca borerum velliquas et qui cum eum, omniam ex eatur suntia veles simus et et aut venim quis estinci taquid ut et qui dolupiet ab ium ipicatur ma seque debis nam inis et essequo culpa aut velesti coritat quas dernam exceriorest offici quisqui non nis sitaturis eum sam nestiss inimodiciis et quis explabo. Ita eum secatium des magnate nobitaqui inullac cumquam et aliqui ut dolutempore diasperes escipsumqui optaturit et aliqui aut vel ma assit, sa nonsectem et maximint verum que sam nim facerro voluptas issequae non nonseque volorro qui reria nonectectem que latus ulparita del ius.</w:t>
          </w:r>
        </w:sdtContent>
      </w:sdt>
    </w:p>
    <w:sectPr w:rsidR="000A7867" w:rsidRPr="004E6B7D" w:rsidSect="003A1AC2">
      <w:headerReference w:type="default" r:id="rId8"/>
      <w:footerReference w:type="default" r:id="rId9"/>
      <w:headerReference w:type="first" r:id="rId10"/>
      <w:footerReference w:type="first" r:id="rId11"/>
      <w:pgSz w:w="11906" w:h="16838" w:code="9"/>
      <w:pgMar w:top="1446" w:right="1418" w:bottom="1134" w:left="1418" w:header="56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66A" w:rsidRDefault="00F5366A" w:rsidP="00C55827">
      <w:r>
        <w:separator/>
      </w:r>
    </w:p>
  </w:endnote>
  <w:endnote w:type="continuationSeparator" w:id="0">
    <w:p w:rsidR="00F5366A" w:rsidRDefault="00F5366A" w:rsidP="00C5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aps w:val="0"/>
        <w:color w:val="auto"/>
        <w:sz w:val="13"/>
        <w:szCs w:val="13"/>
      </w:rPr>
      <w:id w:val="-116604498"/>
      <w:lock w:val="sdtContentLocked"/>
      <w:placeholder>
        <w:docPart w:val="C91263F0C1974E6FAA13A84CF66F051D"/>
      </w:placeholder>
    </w:sdtPr>
    <w:sdtEndPr/>
    <w:sdtContent>
      <w:tbl>
        <w:tblPr>
          <w:tblStyle w:val="KVTabelleBasis"/>
          <w:tblpPr w:vertAnchor="page" w:horzAnchor="page" w:tblpX="1419" w:tblpY="16138"/>
          <w:tblW w:w="0" w:type="auto"/>
          <w:tblLayout w:type="fixed"/>
          <w:tblLook w:val="04A0" w:firstRow="1" w:lastRow="0" w:firstColumn="1" w:lastColumn="0" w:noHBand="0" w:noVBand="1"/>
        </w:tblPr>
        <w:tblGrid>
          <w:gridCol w:w="7767"/>
        </w:tblGrid>
        <w:tr w:rsidR="001602CD" w:rsidTr="00077AC9">
          <w:trPr>
            <w:trHeight w:hRule="exact" w:val="227"/>
          </w:trPr>
          <w:sdt>
            <w:sdtPr>
              <w:rPr>
                <w:caps w:val="0"/>
                <w:color w:val="auto"/>
                <w:sz w:val="13"/>
                <w:szCs w:val="13"/>
              </w:rPr>
              <w:id w:val="-2028870353"/>
              <w:placeholder>
                <w:docPart w:val="B803D5C3DF0B4FC5879EBBD4121C74C2"/>
              </w:placeholder>
            </w:sdtPr>
            <w:sdtEndPr>
              <w:rPr>
                <w:caps/>
                <w:color w:val="707173" w:themeColor="background2"/>
                <w:sz w:val="16"/>
                <w:szCs w:val="22"/>
              </w:rPr>
            </w:sdtEndPr>
            <w:sdtContent>
              <w:tc>
                <w:tcPr>
                  <w:tcW w:w="7767" w:type="dxa"/>
                  <w:vAlign w:val="bottom"/>
                </w:tcPr>
                <w:p w:rsidR="001602CD" w:rsidRDefault="001602CD" w:rsidP="00077AC9">
                  <w:pPr>
                    <w:pStyle w:val="SEITENZAHL"/>
                  </w:pPr>
                  <w:r>
                    <w:t xml:space="preserve">Seite </w:t>
                  </w:r>
                  <w:r>
                    <w:fldChar w:fldCharType="begin"/>
                  </w:r>
                  <w:r>
                    <w:instrText xml:space="preserve"> PAGE </w:instrText>
                  </w:r>
                  <w:r>
                    <w:fldChar w:fldCharType="separate"/>
                  </w:r>
                  <w:r w:rsidR="000A7867">
                    <w:rPr>
                      <w:noProof/>
                    </w:rPr>
                    <w:t>2</w:t>
                  </w:r>
                  <w:r>
                    <w:fldChar w:fldCharType="end"/>
                  </w:r>
                </w:p>
              </w:tc>
            </w:sdtContent>
          </w:sdt>
        </w:tr>
      </w:tbl>
      <w:p w:rsidR="001602CD" w:rsidRDefault="00F5366A" w:rsidP="0043099D">
        <w:pPr>
          <w:pStyle w:val="Futext"/>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aps/>
      </w:rPr>
      <w:id w:val="-482780114"/>
      <w:lock w:val="sdtContentLocked"/>
      <w:placeholder>
        <w:docPart w:val="C91263F0C1974E6FAA13A84CF66F051D"/>
      </w:placeholder>
    </w:sdtPr>
    <w:sdtEndPr>
      <w:rPr>
        <w:caps w:val="0"/>
      </w:rPr>
    </w:sdtEndPr>
    <w:sdtContent>
      <w:tbl>
        <w:tblPr>
          <w:tblStyle w:val="KVTabelleBasis"/>
          <w:tblpPr w:vertAnchor="page" w:horzAnchor="page" w:tblpX="1419" w:tblpY="16138"/>
          <w:tblW w:w="0" w:type="auto"/>
          <w:tblLayout w:type="fixed"/>
          <w:tblLook w:val="04A0" w:firstRow="1" w:lastRow="0" w:firstColumn="1" w:lastColumn="0" w:noHBand="0" w:noVBand="1"/>
        </w:tblPr>
        <w:tblGrid>
          <w:gridCol w:w="7654"/>
        </w:tblGrid>
        <w:tr w:rsidR="001602CD" w:rsidTr="003A1AC2">
          <w:trPr>
            <w:trHeight w:hRule="exact" w:val="227"/>
          </w:trPr>
          <w:tc>
            <w:tcPr>
              <w:tcW w:w="7654" w:type="dxa"/>
              <w:vAlign w:val="bottom"/>
            </w:tcPr>
            <w:p w:rsidR="001602CD" w:rsidRDefault="001602CD" w:rsidP="003A1AC2">
              <w:pPr>
                <w:pStyle w:val="Futext"/>
              </w:pPr>
              <w:r w:rsidRPr="003A1AC2">
                <w:rPr>
                  <w:caps/>
                </w:rPr>
                <w:t>Kindervereinigung</w:t>
              </w:r>
              <w:r w:rsidRPr="003A1AC2">
                <w:rPr>
                  <w:vertAlign w:val="superscript"/>
                </w:rPr>
                <w:t>®</w:t>
              </w:r>
              <w:r w:rsidRPr="003A1AC2">
                <w:t xml:space="preserve"> Leipzig e.</w:t>
              </w:r>
              <w:r w:rsidRPr="003A1AC2">
                <w:rPr>
                  <w:rFonts w:ascii="Arial" w:hAnsi="Arial" w:cs="Arial"/>
                </w:rPr>
                <w:t> </w:t>
              </w:r>
              <w:r w:rsidRPr="003A1AC2">
                <w:t>V. ist anerkannter freier Tr</w:t>
              </w:r>
              <w:r w:rsidRPr="003A1AC2">
                <w:rPr>
                  <w:rFonts w:ascii="Arial Narrow" w:hAnsi="Arial Narrow" w:cs="Arial Narrow"/>
                </w:rPr>
                <w:t>ä</w:t>
              </w:r>
              <w:r w:rsidRPr="003A1AC2">
                <w:t>ger der Jugendhilfe und im Vereinsregister beim Amtsgericht Leipzig unter VR 1291 eingetragen</w:t>
              </w:r>
            </w:p>
          </w:tc>
        </w:tr>
      </w:tbl>
      <w:tbl>
        <w:tblPr>
          <w:tblStyle w:val="KVTabelleBasis"/>
          <w:tblpPr w:leftFromText="284" w:vertAnchor="page" w:horzAnchor="page" w:tblpX="9357" w:tblpY="4236"/>
          <w:tblW w:w="0" w:type="auto"/>
          <w:tblLayout w:type="fixed"/>
          <w:tblLook w:val="04A0" w:firstRow="1" w:lastRow="0" w:firstColumn="1" w:lastColumn="0" w:noHBand="0" w:noVBand="1"/>
        </w:tblPr>
        <w:tblGrid>
          <w:gridCol w:w="2154"/>
        </w:tblGrid>
        <w:tr w:rsidR="001602CD" w:rsidTr="00B44A1D">
          <w:trPr>
            <w:trHeight w:hRule="exact" w:val="11187"/>
          </w:trPr>
          <w:tc>
            <w:tcPr>
              <w:tcW w:w="2154" w:type="dxa"/>
              <w:vAlign w:val="bottom"/>
            </w:tcPr>
            <w:p w:rsidR="001602CD" w:rsidRPr="00B55A03" w:rsidRDefault="001602CD" w:rsidP="00B44A1D">
              <w:pPr>
                <w:pStyle w:val="Geschftsdaten"/>
                <w:rPr>
                  <w:rStyle w:val="NameVereinigungEinrichtung"/>
                </w:rPr>
              </w:pPr>
              <w:r w:rsidRPr="00B55A03">
                <w:rPr>
                  <w:rStyle w:val="NameVereinigungEinrichtung"/>
                  <w:caps/>
                </w:rPr>
                <w:t>Kindervereinigung</w:t>
              </w:r>
              <w:r w:rsidRPr="00B55A03">
                <w:rPr>
                  <w:rStyle w:val="NameVereinigungEinrichtung"/>
                  <w:vertAlign w:val="superscript"/>
                </w:rPr>
                <w:t>®</w:t>
              </w:r>
              <w:r w:rsidRPr="00B55A03">
                <w:rPr>
                  <w:rStyle w:val="NameVereinigungEinrichtung"/>
                </w:rPr>
                <w:t xml:space="preserve"> Leipzig e.</w:t>
              </w:r>
              <w:r w:rsidRPr="00B55A03">
                <w:rPr>
                  <w:rStyle w:val="NameVereinigungEinrichtung"/>
                  <w:rFonts w:ascii="Arial" w:hAnsi="Arial" w:cs="Arial"/>
                </w:rPr>
                <w:t> </w:t>
              </w:r>
              <w:r w:rsidRPr="00B55A03">
                <w:rPr>
                  <w:rStyle w:val="NameVereinigungEinrichtung"/>
                </w:rPr>
                <w:t>V.</w:t>
              </w:r>
            </w:p>
            <w:p w:rsidR="001602CD" w:rsidRDefault="001602CD" w:rsidP="00B44A1D">
              <w:pPr>
                <w:pStyle w:val="Geschftsdaten"/>
              </w:pPr>
              <w:r>
                <w:t xml:space="preserve">Frohburger Straße 33 c </w:t>
              </w:r>
            </w:p>
            <w:p w:rsidR="00031595" w:rsidRDefault="001602CD" w:rsidP="00B44A1D">
              <w:pPr>
                <w:pStyle w:val="Geschftsdaten"/>
              </w:pPr>
              <w:r>
                <w:t>04277 Leipzig</w:t>
              </w:r>
            </w:p>
            <w:p w:rsidR="00031595" w:rsidRPr="00031595" w:rsidRDefault="00031595" w:rsidP="00B44A1D">
              <w:pPr>
                <w:pStyle w:val="Geschftsdaten"/>
              </w:pPr>
            </w:p>
            <w:p w:rsidR="001602CD" w:rsidRDefault="00031595" w:rsidP="00B44A1D">
              <w:pPr>
                <w:pStyle w:val="Geschftsdaten"/>
              </w:pPr>
              <w:r>
                <w:t>Tel.:</w:t>
              </w:r>
              <w:r w:rsidR="001602CD">
                <w:t xml:space="preserve"> +49 341 22</w:t>
              </w:r>
              <w:r>
                <w:t xml:space="preserve"> </w:t>
              </w:r>
              <w:r w:rsidR="001602CD">
                <w:t>57</w:t>
              </w:r>
              <w:r>
                <w:t xml:space="preserve"> </w:t>
              </w:r>
              <w:r w:rsidR="001602CD">
                <w:t>440</w:t>
              </w:r>
              <w:r w:rsidR="00F2274C">
                <w:t xml:space="preserve"> (Zentrale</w:t>
              </w:r>
              <w:r>
                <w:t xml:space="preserve"> / AB</w:t>
              </w:r>
              <w:r w:rsidR="00F2274C">
                <w:t>)</w:t>
              </w:r>
            </w:p>
            <w:p w:rsidR="001602CD" w:rsidRDefault="001602CD" w:rsidP="00B44A1D">
              <w:pPr>
                <w:pStyle w:val="Geschftsdaten"/>
              </w:pPr>
              <w:r>
                <w:t>Fax</w:t>
              </w:r>
              <w:r w:rsidR="00031595">
                <w:t xml:space="preserve">: </w:t>
              </w:r>
              <w:r>
                <w:t>+49 341 22</w:t>
              </w:r>
              <w:r w:rsidR="00031595">
                <w:t xml:space="preserve"> </w:t>
              </w:r>
              <w:r>
                <w:t>57</w:t>
              </w:r>
              <w:r w:rsidR="00031595">
                <w:t xml:space="preserve"> </w:t>
              </w:r>
              <w:r>
                <w:t>4410</w:t>
              </w:r>
            </w:p>
            <w:p w:rsidR="001602CD" w:rsidRDefault="001602CD" w:rsidP="00B44A1D">
              <w:pPr>
                <w:pStyle w:val="Geschftsdaten"/>
              </w:pPr>
            </w:p>
            <w:p w:rsidR="00503365" w:rsidRDefault="001602CD" w:rsidP="00B44A1D">
              <w:pPr>
                <w:pStyle w:val="Geschftsdaten"/>
              </w:pPr>
              <w:r>
                <w:t>Geschäftsführer</w:t>
              </w:r>
              <w:r w:rsidR="00F2274C">
                <w:t>in</w:t>
              </w:r>
              <w:r w:rsidR="00503365">
                <w:t xml:space="preserve">: </w:t>
              </w:r>
              <w:r w:rsidR="00F2274C">
                <w:t>Katja Sammler</w:t>
              </w:r>
            </w:p>
            <w:p w:rsidR="001602CD" w:rsidRDefault="00503365" w:rsidP="00B44A1D">
              <w:pPr>
                <w:pStyle w:val="Geschftsdaten"/>
              </w:pPr>
              <w:r>
                <w:t>E-Mail: sammler.k@kv-leipzig.de</w:t>
              </w:r>
            </w:p>
            <w:p w:rsidR="00503365" w:rsidRDefault="00503365" w:rsidP="00B44A1D">
              <w:pPr>
                <w:pStyle w:val="Geschftsdaten"/>
              </w:pPr>
            </w:p>
            <w:p w:rsidR="00503365" w:rsidRDefault="00503365" w:rsidP="00503365">
              <w:pPr>
                <w:pStyle w:val="Geschftsdaten"/>
              </w:pPr>
              <w:r>
                <w:t>Web: www.kv-leipzig.de</w:t>
              </w:r>
            </w:p>
            <w:p w:rsidR="00503365" w:rsidRDefault="00503365" w:rsidP="00503365">
              <w:pPr>
                <w:pStyle w:val="Geschftsdaten"/>
              </w:pPr>
            </w:p>
            <w:p w:rsidR="00503365" w:rsidRDefault="00503365" w:rsidP="00503365">
              <w:pPr>
                <w:pStyle w:val="Geschftsdaten"/>
              </w:pPr>
              <w:r>
                <w:t>Steuernummer</w:t>
              </w:r>
              <w:r w:rsidR="00283745">
                <w:t>:</w:t>
              </w:r>
              <w:r>
                <w:t xml:space="preserve"> 231/140/01023</w:t>
              </w:r>
            </w:p>
            <w:p w:rsidR="001602CD" w:rsidRDefault="001602CD" w:rsidP="00B44A1D">
              <w:pPr>
                <w:pStyle w:val="Geschftsdaten"/>
              </w:pPr>
            </w:p>
            <w:p w:rsidR="001602CD" w:rsidRPr="00031595" w:rsidRDefault="00503365" w:rsidP="00B44A1D">
              <w:pPr>
                <w:pStyle w:val="Kontoverbindung"/>
                <w:rPr>
                  <w:color w:val="707173" w:themeColor="background2"/>
                </w:rPr>
              </w:pPr>
              <w:r>
                <w:rPr>
                  <w:rStyle w:val="Konto"/>
                </w:rPr>
                <w:t xml:space="preserve">Konten bei der </w:t>
              </w:r>
              <w:r w:rsidR="001602CD" w:rsidRPr="009A1C7B">
                <w:rPr>
                  <w:rStyle w:val="Konto"/>
                </w:rPr>
                <w:t>Sparkasse Leipzig</w:t>
              </w:r>
              <w:r w:rsidR="001602CD">
                <w:rPr>
                  <w:rStyle w:val="Konto"/>
                </w:rPr>
                <w:br/>
              </w:r>
              <w:r w:rsidR="001602CD" w:rsidRPr="009A1C7B">
                <w:t>Geschäftskonto</w:t>
              </w:r>
              <w:r w:rsidR="00283745">
                <w:t>:</w:t>
              </w:r>
              <w:r w:rsidR="001602CD">
                <w:br/>
              </w:r>
              <w:r w:rsidR="001602CD" w:rsidRPr="009A1C7B">
                <w:rPr>
                  <w:rStyle w:val="Konto"/>
                </w:rPr>
                <w:t>IBAN</w:t>
              </w:r>
              <w:r w:rsidR="001602CD">
                <w:t xml:space="preserve"> DE96 8605 5592 1165 5013 99</w:t>
              </w:r>
              <w:r w:rsidR="001602CD">
                <w:br/>
              </w:r>
              <w:r w:rsidR="001602CD" w:rsidRPr="009A1C7B">
                <w:rPr>
                  <w:rStyle w:val="Konto"/>
                </w:rPr>
                <w:t>BIC</w:t>
              </w:r>
              <w:r w:rsidR="001602CD">
                <w:t xml:space="preserve"> WELADE8LXXX </w:t>
              </w:r>
            </w:p>
            <w:p w:rsidR="001602CD" w:rsidRDefault="001602CD" w:rsidP="00B44A1D">
              <w:pPr>
                <w:pStyle w:val="Kontoverbindung"/>
              </w:pPr>
              <w:r>
                <w:t>Bank-Kita</w:t>
              </w:r>
              <w:r w:rsidR="00283745">
                <w:t>:</w:t>
              </w:r>
              <w:r>
                <w:br/>
              </w:r>
              <w:r w:rsidRPr="009A1C7B">
                <w:rPr>
                  <w:rStyle w:val="Konto"/>
                </w:rPr>
                <w:t>IBAN</w:t>
              </w:r>
              <w:r>
                <w:t xml:space="preserve"> DE65 8605 5592 1100 0920 44</w:t>
              </w:r>
              <w:r>
                <w:br/>
              </w:r>
              <w:r w:rsidRPr="009A1C7B">
                <w:rPr>
                  <w:rStyle w:val="Konto"/>
                </w:rPr>
                <w:t>BIC</w:t>
              </w:r>
              <w:r>
                <w:t xml:space="preserve"> WELADE8LXXX</w:t>
              </w:r>
            </w:p>
            <w:p w:rsidR="001602CD" w:rsidRDefault="001602CD" w:rsidP="00B44A1D">
              <w:pPr>
                <w:pStyle w:val="Geschftsdaten"/>
              </w:pPr>
              <w:r>
                <w:t>Spendenkonto</w:t>
              </w:r>
              <w:r w:rsidR="00283745">
                <w:t>:</w:t>
              </w:r>
              <w:r>
                <w:br/>
              </w:r>
              <w:r w:rsidRPr="009A1C7B">
                <w:rPr>
                  <w:rStyle w:val="Konto"/>
                </w:rPr>
                <w:t>IBAN</w:t>
              </w:r>
              <w:r>
                <w:t xml:space="preserve"> DE77 8605 5592 1135 5055 58</w:t>
              </w:r>
              <w:r>
                <w:br/>
              </w:r>
              <w:r w:rsidRPr="009A1C7B">
                <w:rPr>
                  <w:rStyle w:val="Konto"/>
                </w:rPr>
                <w:t>BIC</w:t>
              </w:r>
              <w:r>
                <w:t xml:space="preserve"> WELADE8LXXX</w:t>
              </w:r>
            </w:p>
          </w:tc>
        </w:tr>
      </w:tbl>
      <w:p w:rsidR="001602CD" w:rsidRDefault="00F5366A" w:rsidP="003A1AC2">
        <w:pPr>
          <w:pStyle w:val="Futex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66A" w:rsidRDefault="00F5366A" w:rsidP="00C55827">
      <w:r>
        <w:separator/>
      </w:r>
    </w:p>
  </w:footnote>
  <w:footnote w:type="continuationSeparator" w:id="0">
    <w:p w:rsidR="00F5366A" w:rsidRDefault="00F5366A" w:rsidP="00C5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587864"/>
      <w:lock w:val="sdtContentLocked"/>
      <w:placeholder>
        <w:docPart w:val="C91263F0C1974E6FAA13A84CF66F051D"/>
      </w:placeholder>
    </w:sdtPr>
    <w:sdtEndPr/>
    <w:sdtContent>
      <w:p w:rsidR="001602CD" w:rsidRDefault="001602CD" w:rsidP="00456270">
        <w:pPr>
          <w:pStyle w:val="Futext"/>
        </w:pPr>
        <w:r>
          <w:rPr>
            <w:noProof/>
            <w:lang w:eastAsia="de-DE"/>
          </w:rPr>
          <w:drawing>
            <wp:anchor distT="0" distB="0" distL="114300" distR="114300" simplePos="0" relativeHeight="251658240" behindDoc="1" locked="1" layoutInCell="1" allowOverlap="1" wp14:anchorId="4507D556" wp14:editId="5890141D">
              <wp:simplePos x="0" y="0"/>
              <wp:positionH relativeFrom="page">
                <wp:posOffset>5941060</wp:posOffset>
              </wp:positionH>
              <wp:positionV relativeFrom="page">
                <wp:posOffset>10135870</wp:posOffset>
              </wp:positionV>
              <wp:extent cx="1098000" cy="234000"/>
              <wp:effectExtent l="0" t="0" r="6985" b="0"/>
              <wp:wrapNone/>
              <wp:docPr id="4" name="Abbi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ndervereinigung_Leipzig_Logo.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000" cy="234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772565"/>
      <w:lock w:val="sdtContentLocked"/>
      <w:placeholder>
        <w:docPart w:val="C91263F0C1974E6FAA13A84CF66F051D"/>
      </w:placeholder>
    </w:sdtPr>
    <w:sdtEndPr/>
    <w:sdtContent>
      <w:p w:rsidR="001602CD" w:rsidRDefault="00FE1907" w:rsidP="0043099D">
        <w:pPr>
          <w:pStyle w:val="Futext"/>
        </w:pPr>
        <w:r>
          <w:rPr>
            <w:noProof/>
            <w:lang w:eastAsia="de-DE"/>
          </w:rPr>
          <w:drawing>
            <wp:anchor distT="0" distB="0" distL="114300" distR="114300" simplePos="0" relativeHeight="251665408" behindDoc="0" locked="0" layoutInCell="1" allowOverlap="1">
              <wp:simplePos x="0" y="0"/>
              <wp:positionH relativeFrom="margin">
                <wp:posOffset>4036534</wp:posOffset>
              </wp:positionH>
              <wp:positionV relativeFrom="topMargin">
                <wp:posOffset>307975</wp:posOffset>
              </wp:positionV>
              <wp:extent cx="2340000" cy="648918"/>
              <wp:effectExtent l="0" t="0" r="317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L_Logo_2-farbig.jpg"/>
                      <pic:cNvPicPr/>
                    </pic:nvPicPr>
                    <pic:blipFill>
                      <a:blip r:embed="rId1">
                        <a:extLst>
                          <a:ext uri="{28A0092B-C50C-407E-A947-70E740481C1C}">
                            <a14:useLocalDpi xmlns:a14="http://schemas.microsoft.com/office/drawing/2010/main" val="0"/>
                          </a:ext>
                        </a:extLst>
                      </a:blip>
                      <a:stretch>
                        <a:fillRect/>
                      </a:stretch>
                    </pic:blipFill>
                    <pic:spPr>
                      <a:xfrm>
                        <a:off x="0" y="0"/>
                        <a:ext cx="2340000" cy="648918"/>
                      </a:xfrm>
                      <a:prstGeom prst="rect">
                        <a:avLst/>
                      </a:prstGeom>
                    </pic:spPr>
                  </pic:pic>
                </a:graphicData>
              </a:graphic>
              <wp14:sizeRelH relativeFrom="margin">
                <wp14:pctWidth>0</wp14:pctWidth>
              </wp14:sizeRelH>
              <wp14:sizeRelV relativeFrom="margin">
                <wp14:pctHeight>0</wp14:pctHeight>
              </wp14:sizeRelV>
            </wp:anchor>
          </w:drawing>
        </w:r>
        <w:r w:rsidR="001602CD">
          <w:rPr>
            <w:noProof/>
            <w:lang w:eastAsia="de-DE"/>
          </w:rPr>
          <w:drawing>
            <wp:anchor distT="0" distB="0" distL="114300" distR="114300" simplePos="0" relativeHeight="251664384" behindDoc="1" locked="1" layoutInCell="1" allowOverlap="1">
              <wp:simplePos x="0" y="0"/>
              <wp:positionH relativeFrom="page">
                <wp:posOffset>5941060</wp:posOffset>
              </wp:positionH>
              <wp:positionV relativeFrom="page">
                <wp:posOffset>10135870</wp:posOffset>
              </wp:positionV>
              <wp:extent cx="1098000" cy="234000"/>
              <wp:effectExtent l="0" t="0" r="6985" b="0"/>
              <wp:wrapNone/>
              <wp:docPr id="8" name="Abbi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bbinder_gelb.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8000" cy="234000"/>
                      </a:xfrm>
                      <a:prstGeom prst="rect">
                        <a:avLst/>
                      </a:prstGeom>
                    </pic:spPr>
                  </pic:pic>
                </a:graphicData>
              </a:graphic>
              <wp14:sizeRelH relativeFrom="page">
                <wp14:pctWidth>0</wp14:pctWidth>
              </wp14:sizeRelH>
              <wp14:sizeRelV relativeFrom="page">
                <wp14:pctHeight>0</wp14:pctHeight>
              </wp14:sizeRelV>
            </wp:anchor>
          </w:drawing>
        </w:r>
        <w:r w:rsidR="001602CD">
          <w:rPr>
            <w:noProof/>
            <w:lang w:eastAsia="de-DE"/>
          </w:rPr>
          <mc:AlternateContent>
            <mc:Choice Requires="wps">
              <w:drawing>
                <wp:anchor distT="0" distB="0" distL="114300" distR="114300" simplePos="0" relativeHeight="251663360" behindDoc="0" locked="1" layoutInCell="1" allowOverlap="1" wp14:anchorId="17F69432" wp14:editId="699FEF92">
                  <wp:simplePos x="0" y="0"/>
                  <wp:positionH relativeFrom="page">
                    <wp:posOffset>323850</wp:posOffset>
                  </wp:positionH>
                  <wp:positionV relativeFrom="page">
                    <wp:posOffset>7531100</wp:posOffset>
                  </wp:positionV>
                  <wp:extent cx="57600" cy="57600"/>
                  <wp:effectExtent l="0" t="0" r="0" b="0"/>
                  <wp:wrapNone/>
                  <wp:docPr id="7" name="Falz 209,176 m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7600" cy="57600"/>
                          </a:xfrm>
                          <a:prstGeom prst="ellipse">
                            <a:avLst/>
                          </a:prstGeom>
                          <a:solidFill>
                            <a:schemeClr val="tx2"/>
                          </a:solid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68180B" id="Falz 209,176 mm" o:spid="_x0000_s1026" style="position:absolute;margin-left:25.5pt;margin-top:593pt;width:4.55pt;height:4.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" fillcolor="#fabb00 [3215]" stroked="f" strokeweight=".5pt">
                  <v:stroke joinstyle="miter"/>
                  <v:path arrowok="t"/>
                  <o:lock v:ext="edit" aspectratio="t"/>
                  <w10:wrap anchorx="page" anchory="page"/>
                  <w10:anchorlock/>
                </v:oval>
              </w:pict>
            </mc:Fallback>
          </mc:AlternateContent>
        </w:r>
        <w:r w:rsidR="001602CD">
          <w:rPr>
            <w:noProof/>
            <w:lang w:eastAsia="de-DE"/>
          </w:rPr>
          <mc:AlternateContent>
            <mc:Choice Requires="wps">
              <w:drawing>
                <wp:anchor distT="0" distB="0" distL="114300" distR="114300" simplePos="0" relativeHeight="251661312" behindDoc="0" locked="1" layoutInCell="1" allowOverlap="1">
                  <wp:simplePos x="0" y="0"/>
                  <wp:positionH relativeFrom="page">
                    <wp:posOffset>323850</wp:posOffset>
                  </wp:positionH>
                  <wp:positionV relativeFrom="page">
                    <wp:posOffset>3750945</wp:posOffset>
                  </wp:positionV>
                  <wp:extent cx="57600" cy="57600"/>
                  <wp:effectExtent l="0" t="0" r="0" b="0"/>
                  <wp:wrapNone/>
                  <wp:docPr id="6" name="Falz 104,176 m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7600" cy="57600"/>
                          </a:xfrm>
                          <a:prstGeom prst="ellipse">
                            <a:avLst/>
                          </a:prstGeom>
                          <a:solidFill>
                            <a:schemeClr val="tx2"/>
                          </a:solid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67B4D8" id="Falz 104,176 mm" o:spid="_x0000_s1026" style="position:absolute;margin-left:25.5pt;margin-top:295.35pt;width:4.55pt;height:4.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" fillcolor="#fabb00 [3215]" stroked="f" strokeweight=".5pt">
                  <v:stroke joinstyle="miter"/>
                  <v:path arrowok="t"/>
                  <o:lock v:ext="edit" aspectratio="t"/>
                  <w10:wrap anchorx="page" anchory="page"/>
                  <w10:anchorlock/>
                </v:oval>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74C"/>
    <w:rsid w:val="0002081D"/>
    <w:rsid w:val="00031595"/>
    <w:rsid w:val="00077AC9"/>
    <w:rsid w:val="00084AD8"/>
    <w:rsid w:val="000A7867"/>
    <w:rsid w:val="001602CD"/>
    <w:rsid w:val="001D658B"/>
    <w:rsid w:val="001F0AAE"/>
    <w:rsid w:val="00213584"/>
    <w:rsid w:val="00245FFF"/>
    <w:rsid w:val="00283745"/>
    <w:rsid w:val="002A37B0"/>
    <w:rsid w:val="002F2A45"/>
    <w:rsid w:val="003156C6"/>
    <w:rsid w:val="003862DC"/>
    <w:rsid w:val="003A1AC2"/>
    <w:rsid w:val="0043099D"/>
    <w:rsid w:val="00432E10"/>
    <w:rsid w:val="00456270"/>
    <w:rsid w:val="004B3B15"/>
    <w:rsid w:val="004C74B5"/>
    <w:rsid w:val="004C7C9B"/>
    <w:rsid w:val="004E6B7D"/>
    <w:rsid w:val="00503365"/>
    <w:rsid w:val="005352D6"/>
    <w:rsid w:val="00577F4B"/>
    <w:rsid w:val="005C3C61"/>
    <w:rsid w:val="00641F48"/>
    <w:rsid w:val="00666CBF"/>
    <w:rsid w:val="0069551C"/>
    <w:rsid w:val="006E0060"/>
    <w:rsid w:val="00703F58"/>
    <w:rsid w:val="00763FAF"/>
    <w:rsid w:val="00773ACF"/>
    <w:rsid w:val="008D0878"/>
    <w:rsid w:val="00943793"/>
    <w:rsid w:val="00997CF9"/>
    <w:rsid w:val="009A0A61"/>
    <w:rsid w:val="009A1C7B"/>
    <w:rsid w:val="00A95592"/>
    <w:rsid w:val="00B4382A"/>
    <w:rsid w:val="00B44A1D"/>
    <w:rsid w:val="00B50587"/>
    <w:rsid w:val="00B55A03"/>
    <w:rsid w:val="00BF509F"/>
    <w:rsid w:val="00C55827"/>
    <w:rsid w:val="00C82D2A"/>
    <w:rsid w:val="00CD5064"/>
    <w:rsid w:val="00D76662"/>
    <w:rsid w:val="00D81882"/>
    <w:rsid w:val="00E259C3"/>
    <w:rsid w:val="00E631E8"/>
    <w:rsid w:val="00ED3BE3"/>
    <w:rsid w:val="00F2274C"/>
    <w:rsid w:val="00F5366A"/>
    <w:rsid w:val="00FD1D70"/>
    <w:rsid w:val="00FE1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179CC-0265-48E3-83B5-6DADED6C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B5058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5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VTabelleBasis">
    <w:name w:val="KV // Tabelle Basis"/>
    <w:basedOn w:val="NormaleTabelle"/>
    <w:uiPriority w:val="99"/>
    <w:rsid w:val="00C55827"/>
    <w:tblPr>
      <w:tblCellMar>
        <w:left w:w="0" w:type="dxa"/>
        <w:right w:w="0" w:type="dxa"/>
      </w:tblCellMar>
    </w:tblPr>
  </w:style>
  <w:style w:type="paragraph" w:styleId="Kopfzeile">
    <w:name w:val="header"/>
    <w:basedOn w:val="Standard"/>
    <w:link w:val="KopfzeileZchn"/>
    <w:uiPriority w:val="99"/>
    <w:semiHidden/>
    <w:rsid w:val="00C55827"/>
    <w:pPr>
      <w:tabs>
        <w:tab w:val="center" w:pos="4536"/>
        <w:tab w:val="right" w:pos="9072"/>
      </w:tabs>
    </w:pPr>
  </w:style>
  <w:style w:type="character" w:customStyle="1" w:styleId="KopfzeileZchn">
    <w:name w:val="Kopfzeile Zchn"/>
    <w:basedOn w:val="Absatz-Standardschriftart"/>
    <w:link w:val="Kopfzeile"/>
    <w:uiPriority w:val="99"/>
    <w:semiHidden/>
    <w:rsid w:val="00B50587"/>
  </w:style>
  <w:style w:type="paragraph" w:styleId="Fuzeile">
    <w:name w:val="footer"/>
    <w:basedOn w:val="Standard"/>
    <w:link w:val="FuzeileZchn"/>
    <w:uiPriority w:val="99"/>
    <w:semiHidden/>
    <w:rsid w:val="00C55827"/>
    <w:pPr>
      <w:tabs>
        <w:tab w:val="center" w:pos="4536"/>
        <w:tab w:val="right" w:pos="9072"/>
      </w:tabs>
    </w:pPr>
  </w:style>
  <w:style w:type="character" w:customStyle="1" w:styleId="FuzeileZchn">
    <w:name w:val="Fußzeile Zchn"/>
    <w:basedOn w:val="Absatz-Standardschriftart"/>
    <w:link w:val="Fuzeile"/>
    <w:uiPriority w:val="99"/>
    <w:semiHidden/>
    <w:rsid w:val="00B50587"/>
  </w:style>
  <w:style w:type="paragraph" w:customStyle="1" w:styleId="Futext">
    <w:name w:val="Fußtext"/>
    <w:basedOn w:val="Standard"/>
    <w:uiPriority w:val="29"/>
    <w:qFormat/>
    <w:rsid w:val="003A1AC2"/>
    <w:pPr>
      <w:spacing w:line="180" w:lineRule="exact"/>
    </w:pPr>
    <w:rPr>
      <w:sz w:val="13"/>
      <w:szCs w:val="13"/>
    </w:rPr>
  </w:style>
  <w:style w:type="paragraph" w:customStyle="1" w:styleId="SEITENZAHL">
    <w:name w:val="SEITENZAHL"/>
    <w:basedOn w:val="Standard"/>
    <w:uiPriority w:val="30"/>
    <w:qFormat/>
    <w:rsid w:val="003A1AC2"/>
    <w:pPr>
      <w:spacing w:line="180" w:lineRule="exact"/>
      <w:jc w:val="right"/>
    </w:pPr>
    <w:rPr>
      <w:caps/>
      <w:color w:val="707173" w:themeColor="background2"/>
      <w:sz w:val="16"/>
    </w:rPr>
  </w:style>
  <w:style w:type="character" w:styleId="Platzhaltertext">
    <w:name w:val="Placeholder Text"/>
    <w:basedOn w:val="Absatz-Standardschriftart"/>
    <w:uiPriority w:val="99"/>
    <w:semiHidden/>
    <w:rsid w:val="003A1AC2"/>
    <w:rPr>
      <w:color w:val="808080"/>
    </w:rPr>
  </w:style>
  <w:style w:type="paragraph" w:customStyle="1" w:styleId="Absender">
    <w:name w:val="Absender"/>
    <w:basedOn w:val="Standard"/>
    <w:uiPriority w:val="5"/>
    <w:qFormat/>
    <w:rsid w:val="00CD5064"/>
    <w:rPr>
      <w:sz w:val="13"/>
      <w:szCs w:val="13"/>
    </w:rPr>
  </w:style>
  <w:style w:type="character" w:customStyle="1" w:styleId="NameEinrichtung">
    <w:name w:val="Name Einrichtung"/>
    <w:basedOn w:val="Absatz-Standardschriftart"/>
    <w:uiPriority w:val="4"/>
    <w:qFormat/>
    <w:rsid w:val="00CD5064"/>
    <w:rPr>
      <w:color w:val="FABB00" w:themeColor="text2"/>
      <w:sz w:val="13"/>
    </w:rPr>
  </w:style>
  <w:style w:type="paragraph" w:customStyle="1" w:styleId="Empfnger">
    <w:name w:val="Empfänger"/>
    <w:basedOn w:val="Standard"/>
    <w:uiPriority w:val="6"/>
    <w:qFormat/>
    <w:rsid w:val="004C7C9B"/>
    <w:pPr>
      <w:spacing w:line="264" w:lineRule="auto"/>
    </w:pPr>
  </w:style>
  <w:style w:type="paragraph" w:customStyle="1" w:styleId="Betreff">
    <w:name w:val="Betreff"/>
    <w:basedOn w:val="Standard"/>
    <w:uiPriority w:val="14"/>
    <w:qFormat/>
    <w:rsid w:val="00943793"/>
    <w:pPr>
      <w:spacing w:after="560" w:line="264" w:lineRule="auto"/>
      <w:contextualSpacing/>
    </w:pPr>
    <w:rPr>
      <w:rFonts w:asciiTheme="majorHAnsi" w:hAnsiTheme="majorHAnsi"/>
      <w:b/>
    </w:rPr>
  </w:style>
  <w:style w:type="paragraph" w:customStyle="1" w:styleId="Text">
    <w:name w:val="Text"/>
    <w:basedOn w:val="Standard"/>
    <w:uiPriority w:val="15"/>
    <w:qFormat/>
    <w:rsid w:val="00997CF9"/>
    <w:pPr>
      <w:spacing w:line="264" w:lineRule="auto"/>
    </w:pPr>
  </w:style>
  <w:style w:type="paragraph" w:customStyle="1" w:styleId="Geschftsdaten">
    <w:name w:val="Geschäftsdaten"/>
    <w:basedOn w:val="Standard"/>
    <w:uiPriority w:val="10"/>
    <w:qFormat/>
    <w:rsid w:val="00B55A03"/>
    <w:pPr>
      <w:spacing w:line="190" w:lineRule="exact"/>
    </w:pPr>
    <w:rPr>
      <w:sz w:val="15"/>
      <w:szCs w:val="15"/>
    </w:rPr>
  </w:style>
  <w:style w:type="character" w:customStyle="1" w:styleId="NameVereinigungEinrichtung">
    <w:name w:val="Name Vereinigung/Einrichtung"/>
    <w:basedOn w:val="Absatz-Standardschriftart"/>
    <w:uiPriority w:val="9"/>
    <w:qFormat/>
    <w:rsid w:val="00B55A03"/>
    <w:rPr>
      <w:color w:val="FABB00" w:themeColor="text2"/>
      <w:sz w:val="15"/>
    </w:rPr>
  </w:style>
  <w:style w:type="character" w:customStyle="1" w:styleId="Konto">
    <w:name w:val="Konto"/>
    <w:basedOn w:val="Absatz-Standardschriftart"/>
    <w:uiPriority w:val="12"/>
    <w:qFormat/>
    <w:rsid w:val="009A1C7B"/>
    <w:rPr>
      <w:color w:val="707173" w:themeColor="background2"/>
      <w:sz w:val="15"/>
    </w:rPr>
  </w:style>
  <w:style w:type="paragraph" w:customStyle="1" w:styleId="Kontoverbindung">
    <w:name w:val="Kontoverbindung"/>
    <w:basedOn w:val="Geschftsdaten"/>
    <w:uiPriority w:val="11"/>
    <w:qFormat/>
    <w:rsid w:val="009A1C7B"/>
    <w:pPr>
      <w:spacing w:after="57"/>
    </w:pPr>
  </w:style>
  <w:style w:type="paragraph" w:styleId="Sprechblasentext">
    <w:name w:val="Balloon Text"/>
    <w:basedOn w:val="Standard"/>
    <w:link w:val="SprechblasentextZchn"/>
    <w:uiPriority w:val="99"/>
    <w:semiHidden/>
    <w:rsid w:val="009A0A6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0A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ottschling.e\Aufgaben\Marketing\KVL%20CD-CI\BB%20Vorlagen\BB%20Vorlagen%20GS\KVL%20Briefbogenvorlage%20fuer%20den%20Alternativfal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1263F0C1974E6FAA13A84CF66F051D"/>
        <w:category>
          <w:name w:val="Allgemein"/>
          <w:gallery w:val="placeholder"/>
        </w:category>
        <w:types>
          <w:type w:val="bbPlcHdr"/>
        </w:types>
        <w:behaviors>
          <w:behavior w:val="content"/>
        </w:behaviors>
        <w:guid w:val="{40AD8B15-10EB-4BA6-8B05-6EAE725EB2C2}"/>
      </w:docPartPr>
      <w:docPartBody>
        <w:p w:rsidR="00BD0EEC" w:rsidRDefault="00A953A1">
          <w:pPr>
            <w:pStyle w:val="C91263F0C1974E6FAA13A84CF66F051D"/>
          </w:pPr>
          <w:r w:rsidRPr="00F061BD">
            <w:rPr>
              <w:rStyle w:val="Platzhaltertext"/>
            </w:rPr>
            <w:t>Klicken Sie hier, um Text einzugeben.</w:t>
          </w:r>
        </w:p>
      </w:docPartBody>
    </w:docPart>
    <w:docPart>
      <w:docPartPr>
        <w:name w:val="B803D5C3DF0B4FC5879EBBD4121C74C2"/>
        <w:category>
          <w:name w:val="Allgemein"/>
          <w:gallery w:val="placeholder"/>
        </w:category>
        <w:types>
          <w:type w:val="bbPlcHdr"/>
        </w:types>
        <w:behaviors>
          <w:behavior w:val="content"/>
        </w:behaviors>
        <w:guid w:val="{85A830E5-8410-487E-A4A1-144304664251}"/>
      </w:docPartPr>
      <w:docPartBody>
        <w:p w:rsidR="00BD0EEC" w:rsidRDefault="00A953A1">
          <w:pPr>
            <w:pStyle w:val="B803D5C3DF0B4FC5879EBBD4121C74C2"/>
          </w:pPr>
          <w:r w:rsidRPr="009A0A61">
            <w:rPr>
              <w:rStyle w:val="Platzhaltertext"/>
            </w:rPr>
            <w:t>Name Einrichtung</w:t>
          </w:r>
        </w:p>
      </w:docPartBody>
    </w:docPart>
    <w:docPart>
      <w:docPartPr>
        <w:name w:val="9472F04A4D6947C09C37E13AA3764FF9"/>
        <w:category>
          <w:name w:val="Allgemein"/>
          <w:gallery w:val="placeholder"/>
        </w:category>
        <w:types>
          <w:type w:val="bbPlcHdr"/>
        </w:types>
        <w:behaviors>
          <w:behavior w:val="content"/>
        </w:behaviors>
        <w:guid w:val="{88576226-5F01-4CB4-ADB0-E11A32A6A5FF}"/>
      </w:docPartPr>
      <w:docPartBody>
        <w:p w:rsidR="00BD0EEC" w:rsidRDefault="00A953A1">
          <w:pPr>
            <w:pStyle w:val="9472F04A4D6947C09C37E13AA3764FF9"/>
          </w:pPr>
          <w:r w:rsidRPr="001602CD">
            <w:rPr>
              <w:rStyle w:val="Platzhaltertext"/>
            </w:rPr>
            <w:t>Straße Nr</w:t>
          </w:r>
        </w:p>
      </w:docPartBody>
    </w:docPart>
    <w:docPart>
      <w:docPartPr>
        <w:name w:val="DF1A3A506917404FB3AB1D0CAD13FFC6"/>
        <w:category>
          <w:name w:val="Allgemein"/>
          <w:gallery w:val="placeholder"/>
        </w:category>
        <w:types>
          <w:type w:val="bbPlcHdr"/>
        </w:types>
        <w:behaviors>
          <w:behavior w:val="content"/>
        </w:behaviors>
        <w:guid w:val="{C29629C1-20EF-43EA-9084-D30D78B7B1F9}"/>
      </w:docPartPr>
      <w:docPartBody>
        <w:p w:rsidR="00BD0EEC" w:rsidRDefault="00A953A1">
          <w:pPr>
            <w:pStyle w:val="DF1A3A506917404FB3AB1D0CAD13FFC6"/>
          </w:pPr>
          <w:r w:rsidRPr="001602CD">
            <w:rPr>
              <w:rStyle w:val="Platzhaltertext"/>
            </w:rPr>
            <w:t>PLZ Ort</w:t>
          </w:r>
        </w:p>
      </w:docPartBody>
    </w:docPart>
    <w:docPart>
      <w:docPartPr>
        <w:name w:val="FB9DB6EB0F3E493F84683B1A735C6F1F"/>
        <w:category>
          <w:name w:val="Allgemein"/>
          <w:gallery w:val="placeholder"/>
        </w:category>
        <w:types>
          <w:type w:val="bbPlcHdr"/>
        </w:types>
        <w:behaviors>
          <w:behavior w:val="content"/>
        </w:behaviors>
        <w:guid w:val="{77A1A87F-E59A-42C7-AC74-BCF7826CB776}"/>
      </w:docPartPr>
      <w:docPartBody>
        <w:p w:rsidR="00BD0EEC" w:rsidRDefault="00A953A1">
          <w:pPr>
            <w:pStyle w:val="FB9DB6EB0F3E493F84683B1A735C6F1F"/>
          </w:pPr>
          <w:r>
            <w:rPr>
              <w:rStyle w:val="Platzhaltertext"/>
            </w:rPr>
            <w:t>Empfänger</w:t>
          </w:r>
        </w:p>
      </w:docPartBody>
    </w:docPart>
    <w:docPart>
      <w:docPartPr>
        <w:name w:val="C36954F45F474B9A93BD00E4293C2D43"/>
        <w:category>
          <w:name w:val="Allgemein"/>
          <w:gallery w:val="placeholder"/>
        </w:category>
        <w:types>
          <w:type w:val="bbPlcHdr"/>
        </w:types>
        <w:behaviors>
          <w:behavior w:val="content"/>
        </w:behaviors>
        <w:guid w:val="{F8D94CD1-10F1-4760-B354-5146D9C35CEA}"/>
      </w:docPartPr>
      <w:docPartBody>
        <w:p w:rsidR="00185C9F" w:rsidRPr="004C7C9B" w:rsidRDefault="00185C9F" w:rsidP="004C7C9B">
          <w:pPr>
            <w:pStyle w:val="Empfnger"/>
            <w:framePr w:wrap="around" w:vAnchor="page" w:hAnchor="page" w:x="1419" w:y="3443"/>
            <w:rPr>
              <w:rStyle w:val="Platzhaltertext"/>
            </w:rPr>
          </w:pPr>
          <w:r w:rsidRPr="004C7C9B">
            <w:rPr>
              <w:rStyle w:val="Platzhaltertext"/>
            </w:rPr>
            <w:t>Firma</w:t>
          </w:r>
        </w:p>
        <w:p w:rsidR="00185C9F" w:rsidRPr="004C7C9B" w:rsidRDefault="00185C9F" w:rsidP="004C7C9B">
          <w:pPr>
            <w:pStyle w:val="Empfnger"/>
            <w:framePr w:wrap="around" w:vAnchor="page" w:hAnchor="page" w:x="1419" w:y="3443"/>
            <w:rPr>
              <w:rStyle w:val="Platzhaltertext"/>
            </w:rPr>
          </w:pPr>
          <w:r w:rsidRPr="004C7C9B">
            <w:rPr>
              <w:rStyle w:val="Platzhaltertext"/>
            </w:rPr>
            <w:t>ggf. nochmal Firma</w:t>
          </w:r>
        </w:p>
        <w:p w:rsidR="00185C9F" w:rsidRPr="004C7C9B" w:rsidRDefault="00185C9F" w:rsidP="004C7C9B">
          <w:pPr>
            <w:pStyle w:val="Empfnger"/>
            <w:framePr w:wrap="around" w:vAnchor="page" w:hAnchor="page" w:x="1419" w:y="3443"/>
            <w:rPr>
              <w:rStyle w:val="Platzhaltertext"/>
            </w:rPr>
          </w:pPr>
          <w:r w:rsidRPr="004C7C9B">
            <w:rPr>
              <w:rStyle w:val="Platzhaltertext"/>
            </w:rPr>
            <w:t>Ansprechpartner</w:t>
          </w:r>
        </w:p>
        <w:p w:rsidR="00185C9F" w:rsidRPr="004C7C9B" w:rsidRDefault="00185C9F" w:rsidP="004C7C9B">
          <w:pPr>
            <w:pStyle w:val="Empfnger"/>
            <w:framePr w:wrap="around" w:vAnchor="page" w:hAnchor="page" w:x="1419" w:y="3443"/>
            <w:rPr>
              <w:rStyle w:val="Platzhaltertext"/>
            </w:rPr>
          </w:pPr>
          <w:r w:rsidRPr="004C7C9B">
            <w:rPr>
              <w:rStyle w:val="Platzhaltertext"/>
            </w:rPr>
            <w:t>Straße Nr</w:t>
          </w:r>
        </w:p>
        <w:p w:rsidR="00BD0EEC" w:rsidRDefault="00185C9F" w:rsidP="00185C9F">
          <w:pPr>
            <w:pStyle w:val="C36954F45F474B9A93BD00E4293C2D438"/>
          </w:pPr>
          <w:r w:rsidRPr="004C7C9B">
            <w:rPr>
              <w:rStyle w:val="Platzhaltertext"/>
            </w:rPr>
            <w:t>PLZ Ort</w:t>
          </w:r>
        </w:p>
      </w:docPartBody>
    </w:docPart>
    <w:docPart>
      <w:docPartPr>
        <w:name w:val="6336DBF47C2A4619BCCC6852DB592DE5"/>
        <w:category>
          <w:name w:val="Allgemein"/>
          <w:gallery w:val="placeholder"/>
        </w:category>
        <w:types>
          <w:type w:val="bbPlcHdr"/>
        </w:types>
        <w:behaviors>
          <w:behavior w:val="content"/>
        </w:behaviors>
        <w:guid w:val="{C3F1C8C6-C88E-47A7-B8CE-4D31807456FA}"/>
      </w:docPartPr>
      <w:docPartBody>
        <w:p w:rsidR="00BD0EEC" w:rsidRDefault="00185C9F" w:rsidP="00185C9F">
          <w:pPr>
            <w:pStyle w:val="6336DBF47C2A4619BCCC6852DB592DE58"/>
          </w:pPr>
          <w:r>
            <w:rPr>
              <w:rStyle w:val="Platzhaltertext"/>
            </w:rPr>
            <w:t>Betreff</w:t>
          </w:r>
        </w:p>
      </w:docPartBody>
    </w:docPart>
    <w:docPart>
      <w:docPartPr>
        <w:name w:val="44575DA20C0F4E4D93A8D8DA513CACC2"/>
        <w:category>
          <w:name w:val="Allgemein"/>
          <w:gallery w:val="placeholder"/>
        </w:category>
        <w:types>
          <w:type w:val="bbPlcHdr"/>
        </w:types>
        <w:behaviors>
          <w:behavior w:val="content"/>
        </w:behaviors>
        <w:guid w:val="{1A4E7736-93A5-4C0F-933B-54C3AAF673A3}"/>
      </w:docPartPr>
      <w:docPartBody>
        <w:p w:rsidR="00BD0EEC" w:rsidRDefault="00185C9F" w:rsidP="00185C9F">
          <w:pPr>
            <w:pStyle w:val="44575DA20C0F4E4D93A8D8DA513CACC28"/>
          </w:pPr>
          <w:r>
            <w:rPr>
              <w:rStyle w:val="Platzhaltertext"/>
            </w:rPr>
            <w:t>Anrede</w:t>
          </w:r>
        </w:p>
      </w:docPartBody>
    </w:docPart>
    <w:docPart>
      <w:docPartPr>
        <w:name w:val="08C800C2DFF74EBC9DE3E183DD39C42E"/>
        <w:category>
          <w:name w:val="Allgemein"/>
          <w:gallery w:val="placeholder"/>
        </w:category>
        <w:types>
          <w:type w:val="bbPlcHdr"/>
        </w:types>
        <w:behaviors>
          <w:behavior w:val="content"/>
        </w:behaviors>
        <w:guid w:val="{11B7BCE6-4DDB-4B2A-89EB-3E406BCA1EF9}"/>
      </w:docPartPr>
      <w:docPartBody>
        <w:p w:rsidR="00BD0EEC" w:rsidRDefault="00185C9F" w:rsidP="00185C9F">
          <w:pPr>
            <w:pStyle w:val="08C800C2DFF74EBC9DE3E183DD39C42E8"/>
          </w:pPr>
          <w:r w:rsidRPr="00997CF9">
            <w:rPr>
              <w:rStyle w:val="Platzhaltertext"/>
            </w:rPr>
            <w:t xml:space="preserve">hier steht der Text. </w:t>
          </w:r>
          <w:r w:rsidRPr="00997CF9">
            <w:rPr>
              <w:rStyle w:val="Platzhaltertext"/>
              <w:lang w:val="en-US"/>
            </w:rPr>
            <w:t>Otae laut voluptae sit escipsam sa veligenia dolupta tissim ium que volorior alis abore quae. Nam seque eneturio. Anihitatem endunt rehendis nimus sime culparum, seque eum eos aceperrum incture recus, verehen ihilique non eos que vendemp errorese pratem sequam, sectotaspe offic to occabor enienitas etur, cum qui cus et quos que conseca borerum velliquas et qui cum eum, omniam ex eatur suntia veles simus et et aut venim quis estinci taquid ut et qui dolupiet ab ium ipicatur ma seque debis nam inis et essequo culpa aut velesti coritat quas dernam exceriorest offici quisqui non nis sitaturis eum sam nestiss inimodiciis et quis explabo. Ita eum secatium des magnate nobitaqui inullac cumquam et aliqui ut dolutempore diasperes escipsumqui optaturit et aliqui aut vel ma assit, sa nonsectem et maximint verum que sam nim facerro voluptas issequae non nonseque volorro qui reria nonectectem que latus ulparita del ius.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F9"/>
    <w:rsid w:val="00185C9F"/>
    <w:rsid w:val="001A35DA"/>
    <w:rsid w:val="001E0A40"/>
    <w:rsid w:val="00351AF9"/>
    <w:rsid w:val="00487656"/>
    <w:rsid w:val="00575C13"/>
    <w:rsid w:val="0078485F"/>
    <w:rsid w:val="008D7C0A"/>
    <w:rsid w:val="00A953A1"/>
    <w:rsid w:val="00BD0EEC"/>
    <w:rsid w:val="00C96B3F"/>
    <w:rsid w:val="00FC35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5C9F"/>
    <w:rPr>
      <w:color w:val="808080"/>
    </w:rPr>
  </w:style>
  <w:style w:type="paragraph" w:customStyle="1" w:styleId="C91263F0C1974E6FAA13A84CF66F051D">
    <w:name w:val="C91263F0C1974E6FAA13A84CF66F051D"/>
  </w:style>
  <w:style w:type="paragraph" w:customStyle="1" w:styleId="B803D5C3DF0B4FC5879EBBD4121C74C2">
    <w:name w:val="B803D5C3DF0B4FC5879EBBD4121C74C2"/>
  </w:style>
  <w:style w:type="paragraph" w:customStyle="1" w:styleId="9472F04A4D6947C09C37E13AA3764FF9">
    <w:name w:val="9472F04A4D6947C09C37E13AA3764FF9"/>
  </w:style>
  <w:style w:type="paragraph" w:customStyle="1" w:styleId="DF1A3A506917404FB3AB1D0CAD13FFC6">
    <w:name w:val="DF1A3A506917404FB3AB1D0CAD13FFC6"/>
  </w:style>
  <w:style w:type="paragraph" w:customStyle="1" w:styleId="FB9DB6EB0F3E493F84683B1A735C6F1F">
    <w:name w:val="FB9DB6EB0F3E493F84683B1A735C6F1F"/>
  </w:style>
  <w:style w:type="paragraph" w:customStyle="1" w:styleId="Empfnger">
    <w:name w:val="Empfänger"/>
    <w:basedOn w:val="Standard"/>
    <w:uiPriority w:val="6"/>
    <w:qFormat/>
    <w:rsid w:val="00185C9F"/>
    <w:pPr>
      <w:spacing w:after="0" w:line="264" w:lineRule="auto"/>
    </w:pPr>
    <w:rPr>
      <w:rFonts w:eastAsiaTheme="minorHAnsi"/>
      <w:lang w:eastAsia="en-US"/>
    </w:rPr>
  </w:style>
  <w:style w:type="paragraph" w:customStyle="1" w:styleId="C36954F45F474B9A93BD00E4293C2D43">
    <w:name w:val="C36954F45F474B9A93BD00E4293C2D43"/>
  </w:style>
  <w:style w:type="paragraph" w:customStyle="1" w:styleId="6336DBF47C2A4619BCCC6852DB592DE5">
    <w:name w:val="6336DBF47C2A4619BCCC6852DB592DE5"/>
  </w:style>
  <w:style w:type="paragraph" w:customStyle="1" w:styleId="44575DA20C0F4E4D93A8D8DA513CACC2">
    <w:name w:val="44575DA20C0F4E4D93A8D8DA513CACC2"/>
  </w:style>
  <w:style w:type="paragraph" w:customStyle="1" w:styleId="08C800C2DFF74EBC9DE3E183DD39C42E">
    <w:name w:val="08C800C2DFF74EBC9DE3E183DD39C42E"/>
  </w:style>
  <w:style w:type="paragraph" w:customStyle="1" w:styleId="SEITENZAHL">
    <w:name w:val="SEITENZAHL"/>
    <w:basedOn w:val="Standard"/>
    <w:uiPriority w:val="30"/>
    <w:qFormat/>
    <w:rsid w:val="00351AF9"/>
    <w:pPr>
      <w:spacing w:after="0" w:line="180" w:lineRule="exact"/>
      <w:jc w:val="right"/>
    </w:pPr>
    <w:rPr>
      <w:rFonts w:eastAsiaTheme="minorHAnsi"/>
      <w:caps/>
      <w:color w:val="E7E6E6" w:themeColor="background2"/>
      <w:sz w:val="16"/>
      <w:lang w:eastAsia="en-US"/>
    </w:rPr>
  </w:style>
  <w:style w:type="paragraph" w:customStyle="1" w:styleId="C36954F45F474B9A93BD00E4293C2D431">
    <w:name w:val="C36954F45F474B9A93BD00E4293C2D431"/>
    <w:rsid w:val="00351AF9"/>
    <w:pPr>
      <w:spacing w:after="0" w:line="264" w:lineRule="auto"/>
    </w:pPr>
    <w:rPr>
      <w:rFonts w:eastAsiaTheme="minorHAnsi"/>
      <w:lang w:eastAsia="en-US"/>
    </w:rPr>
  </w:style>
  <w:style w:type="paragraph" w:customStyle="1" w:styleId="6336DBF47C2A4619BCCC6852DB592DE51">
    <w:name w:val="6336DBF47C2A4619BCCC6852DB592DE51"/>
    <w:rsid w:val="00351AF9"/>
    <w:pPr>
      <w:spacing w:after="560" w:line="264" w:lineRule="auto"/>
      <w:contextualSpacing/>
    </w:pPr>
    <w:rPr>
      <w:rFonts w:asciiTheme="majorHAnsi" w:eastAsiaTheme="minorHAnsi" w:hAnsiTheme="majorHAnsi"/>
      <w:b/>
      <w:lang w:eastAsia="en-US"/>
    </w:rPr>
  </w:style>
  <w:style w:type="paragraph" w:customStyle="1" w:styleId="44575DA20C0F4E4D93A8D8DA513CACC21">
    <w:name w:val="44575DA20C0F4E4D93A8D8DA513CACC21"/>
    <w:rsid w:val="00351AF9"/>
    <w:pPr>
      <w:spacing w:after="0" w:line="264" w:lineRule="auto"/>
    </w:pPr>
    <w:rPr>
      <w:rFonts w:eastAsiaTheme="minorHAnsi"/>
      <w:lang w:eastAsia="en-US"/>
    </w:rPr>
  </w:style>
  <w:style w:type="paragraph" w:customStyle="1" w:styleId="08C800C2DFF74EBC9DE3E183DD39C42E1">
    <w:name w:val="08C800C2DFF74EBC9DE3E183DD39C42E1"/>
    <w:rsid w:val="00351AF9"/>
    <w:pPr>
      <w:spacing w:after="0" w:line="264" w:lineRule="auto"/>
    </w:pPr>
    <w:rPr>
      <w:rFonts w:eastAsiaTheme="minorHAnsi"/>
      <w:lang w:eastAsia="en-US"/>
    </w:rPr>
  </w:style>
  <w:style w:type="paragraph" w:customStyle="1" w:styleId="Betreff">
    <w:name w:val="Betreff"/>
    <w:basedOn w:val="Standard"/>
    <w:uiPriority w:val="14"/>
    <w:qFormat/>
    <w:rsid w:val="00351AF9"/>
    <w:pPr>
      <w:spacing w:after="560" w:line="264" w:lineRule="auto"/>
      <w:contextualSpacing/>
    </w:pPr>
    <w:rPr>
      <w:rFonts w:asciiTheme="majorHAnsi" w:eastAsiaTheme="minorHAnsi" w:hAnsiTheme="majorHAnsi"/>
      <w:b/>
      <w:lang w:eastAsia="en-US"/>
    </w:rPr>
  </w:style>
  <w:style w:type="paragraph" w:customStyle="1" w:styleId="C36954F45F474B9A93BD00E4293C2D432">
    <w:name w:val="C36954F45F474B9A93BD00E4293C2D432"/>
    <w:rsid w:val="00351AF9"/>
    <w:pPr>
      <w:spacing w:after="0" w:line="264" w:lineRule="auto"/>
    </w:pPr>
    <w:rPr>
      <w:rFonts w:eastAsiaTheme="minorHAnsi"/>
      <w:lang w:eastAsia="en-US"/>
    </w:rPr>
  </w:style>
  <w:style w:type="paragraph" w:customStyle="1" w:styleId="6336DBF47C2A4619BCCC6852DB592DE52">
    <w:name w:val="6336DBF47C2A4619BCCC6852DB592DE52"/>
    <w:rsid w:val="00351AF9"/>
    <w:pPr>
      <w:spacing w:after="560" w:line="264" w:lineRule="auto"/>
      <w:contextualSpacing/>
    </w:pPr>
    <w:rPr>
      <w:rFonts w:asciiTheme="majorHAnsi" w:eastAsiaTheme="minorHAnsi" w:hAnsiTheme="majorHAnsi"/>
      <w:b/>
      <w:lang w:eastAsia="en-US"/>
    </w:rPr>
  </w:style>
  <w:style w:type="paragraph" w:customStyle="1" w:styleId="44575DA20C0F4E4D93A8D8DA513CACC22">
    <w:name w:val="44575DA20C0F4E4D93A8D8DA513CACC22"/>
    <w:rsid w:val="00351AF9"/>
    <w:pPr>
      <w:spacing w:after="0" w:line="264" w:lineRule="auto"/>
    </w:pPr>
    <w:rPr>
      <w:rFonts w:eastAsiaTheme="minorHAnsi"/>
      <w:lang w:eastAsia="en-US"/>
    </w:rPr>
  </w:style>
  <w:style w:type="paragraph" w:customStyle="1" w:styleId="08C800C2DFF74EBC9DE3E183DD39C42E2">
    <w:name w:val="08C800C2DFF74EBC9DE3E183DD39C42E2"/>
    <w:rsid w:val="00351AF9"/>
    <w:pPr>
      <w:spacing w:after="0" w:line="264" w:lineRule="auto"/>
    </w:pPr>
    <w:rPr>
      <w:rFonts w:eastAsiaTheme="minorHAnsi"/>
      <w:lang w:eastAsia="en-US"/>
    </w:rPr>
  </w:style>
  <w:style w:type="paragraph" w:customStyle="1" w:styleId="Kontoverbindung">
    <w:name w:val="Kontoverbindung"/>
    <w:basedOn w:val="Standard"/>
    <w:uiPriority w:val="11"/>
    <w:qFormat/>
    <w:rsid w:val="00351AF9"/>
    <w:pPr>
      <w:spacing w:after="57" w:line="190" w:lineRule="exact"/>
    </w:pPr>
    <w:rPr>
      <w:rFonts w:eastAsiaTheme="minorHAnsi"/>
      <w:sz w:val="15"/>
      <w:szCs w:val="15"/>
      <w:lang w:eastAsia="en-US"/>
    </w:rPr>
  </w:style>
  <w:style w:type="paragraph" w:customStyle="1" w:styleId="C36954F45F474B9A93BD00E4293C2D433">
    <w:name w:val="C36954F45F474B9A93BD00E4293C2D433"/>
    <w:rsid w:val="00351AF9"/>
    <w:pPr>
      <w:spacing w:after="0" w:line="264" w:lineRule="auto"/>
    </w:pPr>
    <w:rPr>
      <w:rFonts w:eastAsiaTheme="minorHAnsi"/>
      <w:lang w:eastAsia="en-US"/>
    </w:rPr>
  </w:style>
  <w:style w:type="paragraph" w:customStyle="1" w:styleId="6336DBF47C2A4619BCCC6852DB592DE53">
    <w:name w:val="6336DBF47C2A4619BCCC6852DB592DE53"/>
    <w:rsid w:val="00351AF9"/>
    <w:pPr>
      <w:spacing w:after="560" w:line="264" w:lineRule="auto"/>
      <w:contextualSpacing/>
    </w:pPr>
    <w:rPr>
      <w:rFonts w:asciiTheme="majorHAnsi" w:eastAsiaTheme="minorHAnsi" w:hAnsiTheme="majorHAnsi"/>
      <w:b/>
      <w:lang w:eastAsia="en-US"/>
    </w:rPr>
  </w:style>
  <w:style w:type="paragraph" w:customStyle="1" w:styleId="44575DA20C0F4E4D93A8D8DA513CACC23">
    <w:name w:val="44575DA20C0F4E4D93A8D8DA513CACC23"/>
    <w:rsid w:val="00351AF9"/>
    <w:pPr>
      <w:spacing w:after="0" w:line="264" w:lineRule="auto"/>
    </w:pPr>
    <w:rPr>
      <w:rFonts w:eastAsiaTheme="minorHAnsi"/>
      <w:lang w:eastAsia="en-US"/>
    </w:rPr>
  </w:style>
  <w:style w:type="paragraph" w:customStyle="1" w:styleId="08C800C2DFF74EBC9DE3E183DD39C42E3">
    <w:name w:val="08C800C2DFF74EBC9DE3E183DD39C42E3"/>
    <w:rsid w:val="00351AF9"/>
    <w:pPr>
      <w:spacing w:after="0" w:line="264" w:lineRule="auto"/>
    </w:pPr>
    <w:rPr>
      <w:rFonts w:eastAsiaTheme="minorHAnsi"/>
      <w:lang w:eastAsia="en-US"/>
    </w:rPr>
  </w:style>
  <w:style w:type="paragraph" w:customStyle="1" w:styleId="C36954F45F474B9A93BD00E4293C2D434">
    <w:name w:val="C36954F45F474B9A93BD00E4293C2D434"/>
    <w:rsid w:val="00575C13"/>
    <w:pPr>
      <w:spacing w:after="0" w:line="264" w:lineRule="auto"/>
    </w:pPr>
    <w:rPr>
      <w:rFonts w:eastAsiaTheme="minorHAnsi"/>
      <w:lang w:eastAsia="en-US"/>
    </w:rPr>
  </w:style>
  <w:style w:type="paragraph" w:customStyle="1" w:styleId="6336DBF47C2A4619BCCC6852DB592DE54">
    <w:name w:val="6336DBF47C2A4619BCCC6852DB592DE54"/>
    <w:rsid w:val="00575C13"/>
    <w:pPr>
      <w:spacing w:after="560" w:line="264" w:lineRule="auto"/>
      <w:contextualSpacing/>
    </w:pPr>
    <w:rPr>
      <w:rFonts w:asciiTheme="majorHAnsi" w:eastAsiaTheme="minorHAnsi" w:hAnsiTheme="majorHAnsi"/>
      <w:b/>
      <w:lang w:eastAsia="en-US"/>
    </w:rPr>
  </w:style>
  <w:style w:type="paragraph" w:customStyle="1" w:styleId="44575DA20C0F4E4D93A8D8DA513CACC24">
    <w:name w:val="44575DA20C0F4E4D93A8D8DA513CACC24"/>
    <w:rsid w:val="00575C13"/>
    <w:pPr>
      <w:spacing w:after="0" w:line="264" w:lineRule="auto"/>
    </w:pPr>
    <w:rPr>
      <w:rFonts w:eastAsiaTheme="minorHAnsi"/>
      <w:lang w:eastAsia="en-US"/>
    </w:rPr>
  </w:style>
  <w:style w:type="paragraph" w:customStyle="1" w:styleId="08C800C2DFF74EBC9DE3E183DD39C42E4">
    <w:name w:val="08C800C2DFF74EBC9DE3E183DD39C42E4"/>
    <w:rsid w:val="00575C13"/>
    <w:pPr>
      <w:spacing w:after="0" w:line="264" w:lineRule="auto"/>
    </w:pPr>
    <w:rPr>
      <w:rFonts w:eastAsiaTheme="minorHAnsi"/>
      <w:lang w:eastAsia="en-US"/>
    </w:rPr>
  </w:style>
  <w:style w:type="paragraph" w:customStyle="1" w:styleId="C36954F45F474B9A93BD00E4293C2D435">
    <w:name w:val="C36954F45F474B9A93BD00E4293C2D435"/>
    <w:rsid w:val="00FC3533"/>
    <w:pPr>
      <w:spacing w:after="0" w:line="264" w:lineRule="auto"/>
    </w:pPr>
    <w:rPr>
      <w:rFonts w:eastAsiaTheme="minorHAnsi"/>
      <w:lang w:eastAsia="en-US"/>
    </w:rPr>
  </w:style>
  <w:style w:type="paragraph" w:customStyle="1" w:styleId="6336DBF47C2A4619BCCC6852DB592DE55">
    <w:name w:val="6336DBF47C2A4619BCCC6852DB592DE55"/>
    <w:rsid w:val="00FC3533"/>
    <w:pPr>
      <w:spacing w:after="560" w:line="264" w:lineRule="auto"/>
      <w:contextualSpacing/>
    </w:pPr>
    <w:rPr>
      <w:rFonts w:asciiTheme="majorHAnsi" w:eastAsiaTheme="minorHAnsi" w:hAnsiTheme="majorHAnsi"/>
      <w:b/>
      <w:lang w:eastAsia="en-US"/>
    </w:rPr>
  </w:style>
  <w:style w:type="paragraph" w:customStyle="1" w:styleId="44575DA20C0F4E4D93A8D8DA513CACC25">
    <w:name w:val="44575DA20C0F4E4D93A8D8DA513CACC25"/>
    <w:rsid w:val="00FC3533"/>
    <w:pPr>
      <w:spacing w:after="0" w:line="264" w:lineRule="auto"/>
    </w:pPr>
    <w:rPr>
      <w:rFonts w:eastAsiaTheme="minorHAnsi"/>
      <w:lang w:eastAsia="en-US"/>
    </w:rPr>
  </w:style>
  <w:style w:type="paragraph" w:customStyle="1" w:styleId="08C800C2DFF74EBC9DE3E183DD39C42E5">
    <w:name w:val="08C800C2DFF74EBC9DE3E183DD39C42E5"/>
    <w:rsid w:val="00FC3533"/>
    <w:pPr>
      <w:spacing w:after="0" w:line="264" w:lineRule="auto"/>
    </w:pPr>
    <w:rPr>
      <w:rFonts w:eastAsiaTheme="minorHAnsi"/>
      <w:lang w:eastAsia="en-US"/>
    </w:rPr>
  </w:style>
  <w:style w:type="paragraph" w:customStyle="1" w:styleId="C36954F45F474B9A93BD00E4293C2D436">
    <w:name w:val="C36954F45F474B9A93BD00E4293C2D436"/>
    <w:rsid w:val="00487656"/>
    <w:pPr>
      <w:spacing w:after="0" w:line="264" w:lineRule="auto"/>
    </w:pPr>
    <w:rPr>
      <w:rFonts w:eastAsiaTheme="minorHAnsi"/>
      <w:lang w:eastAsia="en-US"/>
    </w:rPr>
  </w:style>
  <w:style w:type="paragraph" w:customStyle="1" w:styleId="6336DBF47C2A4619BCCC6852DB592DE56">
    <w:name w:val="6336DBF47C2A4619BCCC6852DB592DE56"/>
    <w:rsid w:val="00487656"/>
    <w:pPr>
      <w:spacing w:after="560" w:line="264" w:lineRule="auto"/>
      <w:contextualSpacing/>
    </w:pPr>
    <w:rPr>
      <w:rFonts w:asciiTheme="majorHAnsi" w:eastAsiaTheme="minorHAnsi" w:hAnsiTheme="majorHAnsi"/>
      <w:b/>
      <w:lang w:eastAsia="en-US"/>
    </w:rPr>
  </w:style>
  <w:style w:type="paragraph" w:customStyle="1" w:styleId="44575DA20C0F4E4D93A8D8DA513CACC26">
    <w:name w:val="44575DA20C0F4E4D93A8D8DA513CACC26"/>
    <w:rsid w:val="00487656"/>
    <w:pPr>
      <w:spacing w:after="0" w:line="264" w:lineRule="auto"/>
    </w:pPr>
    <w:rPr>
      <w:rFonts w:eastAsiaTheme="minorHAnsi"/>
      <w:lang w:eastAsia="en-US"/>
    </w:rPr>
  </w:style>
  <w:style w:type="paragraph" w:customStyle="1" w:styleId="08C800C2DFF74EBC9DE3E183DD39C42E6">
    <w:name w:val="08C800C2DFF74EBC9DE3E183DD39C42E6"/>
    <w:rsid w:val="00487656"/>
    <w:pPr>
      <w:spacing w:after="0" w:line="264" w:lineRule="auto"/>
    </w:pPr>
    <w:rPr>
      <w:rFonts w:eastAsiaTheme="minorHAnsi"/>
      <w:lang w:eastAsia="en-US"/>
    </w:rPr>
  </w:style>
  <w:style w:type="paragraph" w:customStyle="1" w:styleId="C36954F45F474B9A93BD00E4293C2D437">
    <w:name w:val="C36954F45F474B9A93BD00E4293C2D437"/>
    <w:rsid w:val="00185C9F"/>
    <w:pPr>
      <w:spacing w:after="0" w:line="264" w:lineRule="auto"/>
    </w:pPr>
    <w:rPr>
      <w:rFonts w:eastAsiaTheme="minorHAnsi"/>
      <w:lang w:eastAsia="en-US"/>
    </w:rPr>
  </w:style>
  <w:style w:type="paragraph" w:customStyle="1" w:styleId="6336DBF47C2A4619BCCC6852DB592DE57">
    <w:name w:val="6336DBF47C2A4619BCCC6852DB592DE57"/>
    <w:rsid w:val="00185C9F"/>
    <w:pPr>
      <w:spacing w:after="560" w:line="264" w:lineRule="auto"/>
      <w:contextualSpacing/>
    </w:pPr>
    <w:rPr>
      <w:rFonts w:asciiTheme="majorHAnsi" w:eastAsiaTheme="minorHAnsi" w:hAnsiTheme="majorHAnsi"/>
      <w:b/>
      <w:lang w:eastAsia="en-US"/>
    </w:rPr>
  </w:style>
  <w:style w:type="paragraph" w:customStyle="1" w:styleId="44575DA20C0F4E4D93A8D8DA513CACC27">
    <w:name w:val="44575DA20C0F4E4D93A8D8DA513CACC27"/>
    <w:rsid w:val="00185C9F"/>
    <w:pPr>
      <w:spacing w:after="0" w:line="264" w:lineRule="auto"/>
    </w:pPr>
    <w:rPr>
      <w:rFonts w:eastAsiaTheme="minorHAnsi"/>
      <w:lang w:eastAsia="en-US"/>
    </w:rPr>
  </w:style>
  <w:style w:type="paragraph" w:customStyle="1" w:styleId="08C800C2DFF74EBC9DE3E183DD39C42E7">
    <w:name w:val="08C800C2DFF74EBC9DE3E183DD39C42E7"/>
    <w:rsid w:val="00185C9F"/>
    <w:pPr>
      <w:spacing w:after="0" w:line="264" w:lineRule="auto"/>
    </w:pPr>
    <w:rPr>
      <w:rFonts w:eastAsiaTheme="minorHAnsi"/>
      <w:lang w:eastAsia="en-US"/>
    </w:rPr>
  </w:style>
  <w:style w:type="paragraph" w:customStyle="1" w:styleId="C36954F45F474B9A93BD00E4293C2D438">
    <w:name w:val="C36954F45F474B9A93BD00E4293C2D438"/>
    <w:rsid w:val="00185C9F"/>
    <w:pPr>
      <w:spacing w:after="0" w:line="264" w:lineRule="auto"/>
    </w:pPr>
    <w:rPr>
      <w:rFonts w:eastAsiaTheme="minorHAnsi"/>
      <w:lang w:eastAsia="en-US"/>
    </w:rPr>
  </w:style>
  <w:style w:type="paragraph" w:customStyle="1" w:styleId="6336DBF47C2A4619BCCC6852DB592DE58">
    <w:name w:val="6336DBF47C2A4619BCCC6852DB592DE58"/>
    <w:rsid w:val="00185C9F"/>
    <w:pPr>
      <w:spacing w:after="560" w:line="264" w:lineRule="auto"/>
      <w:contextualSpacing/>
    </w:pPr>
    <w:rPr>
      <w:rFonts w:asciiTheme="majorHAnsi" w:eastAsiaTheme="minorHAnsi" w:hAnsiTheme="majorHAnsi"/>
      <w:b/>
      <w:lang w:eastAsia="en-US"/>
    </w:rPr>
  </w:style>
  <w:style w:type="paragraph" w:customStyle="1" w:styleId="44575DA20C0F4E4D93A8D8DA513CACC28">
    <w:name w:val="44575DA20C0F4E4D93A8D8DA513CACC28"/>
    <w:rsid w:val="00185C9F"/>
    <w:pPr>
      <w:spacing w:after="0" w:line="264" w:lineRule="auto"/>
    </w:pPr>
    <w:rPr>
      <w:rFonts w:eastAsiaTheme="minorHAnsi"/>
      <w:lang w:eastAsia="en-US"/>
    </w:rPr>
  </w:style>
  <w:style w:type="paragraph" w:customStyle="1" w:styleId="08C800C2DFF74EBC9DE3E183DD39C42E8">
    <w:name w:val="08C800C2DFF74EBC9DE3E183DD39C42E8"/>
    <w:rsid w:val="00185C9F"/>
    <w:pPr>
      <w:spacing w:after="0" w:line="264"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Kindervereinigung">
      <a:dk1>
        <a:sysClr val="windowText" lastClr="000000"/>
      </a:dk1>
      <a:lt1>
        <a:sysClr val="window" lastClr="FFFFFF"/>
      </a:lt1>
      <a:dk2>
        <a:srgbClr val="FABB00"/>
      </a:dk2>
      <a:lt2>
        <a:srgbClr val="707173"/>
      </a:lt2>
      <a:accent1>
        <a:srgbClr val="707173"/>
      </a:accent1>
      <a:accent2>
        <a:srgbClr val="FABB00"/>
      </a:accent2>
      <a:accent3>
        <a:srgbClr val="9E9FA0"/>
      </a:accent3>
      <a:accent4>
        <a:srgbClr val="FFDA71"/>
      </a:accent4>
      <a:accent5>
        <a:srgbClr val="D0D1D2"/>
      </a:accent5>
      <a:accent6>
        <a:srgbClr val="FFF0C5"/>
      </a:accent6>
      <a:hlink>
        <a:srgbClr val="000000"/>
      </a:hlink>
      <a:folHlink>
        <a:srgbClr val="000000"/>
      </a:folHlink>
    </a:clrScheme>
    <a:fontScheme name="Kindervereinigung">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w="6350">
          <a:solidFill>
            <a:schemeClr val="tx2"/>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straße>Frohburger Straße 33 c</straße>
  <einrichtung/>
  <plz>04277 Leipzig</plz>
</roo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1072-0748-472D-A6A9-1418F8A1909A}">
  <ds:schemaRefs/>
</ds:datastoreItem>
</file>

<file path=customXml/itemProps2.xml><?xml version="1.0" encoding="utf-8"?>
<ds:datastoreItem xmlns:ds="http://schemas.openxmlformats.org/officeDocument/2006/customXml" ds:itemID="{15761ED7-EA1E-4B55-A5B6-39634148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KVL Briefbogenvorlage fuer den Alternativfall</Template>
  <TotalTime>0</TotalTime>
  <Pages>1</Pages>
  <Words>184</Words>
  <Characters>1160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gottschling.e</dc:creator>
  <cp:keywords/>
  <dc:description/>
  <cp:lastModifiedBy>gottschling.e</cp:lastModifiedBy>
  <cp:revision>7</cp:revision>
  <dcterms:created xsi:type="dcterms:W3CDTF">2022-03-10T08:35:00Z</dcterms:created>
  <dcterms:modified xsi:type="dcterms:W3CDTF">2023-01-06T09:46:00Z</dcterms:modified>
</cp:coreProperties>
</file>